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335" w:type="dxa"/>
        <w:tblLayout w:type="fixed"/>
        <w:tblCellMar>
          <w:left w:w="115" w:type="dxa"/>
          <w:right w:w="115" w:type="dxa"/>
        </w:tblCellMar>
        <w:tblLook w:val="00A0"/>
      </w:tblPr>
      <w:tblGrid>
        <w:gridCol w:w="990"/>
        <w:gridCol w:w="4050"/>
        <w:gridCol w:w="2970"/>
        <w:gridCol w:w="2070"/>
      </w:tblGrid>
      <w:tr w:rsidR="005F037D">
        <w:trPr>
          <w:gridAfter w:val="1"/>
          <w:wAfter w:w="2070" w:type="dxa"/>
          <w:trHeight w:val="5040"/>
        </w:trPr>
        <w:tc>
          <w:tcPr>
            <w:tcW w:w="8010" w:type="dxa"/>
            <w:gridSpan w:val="3"/>
          </w:tcPr>
          <w:p w:rsidR="005F037D" w:rsidRDefault="000A7B23">
            <w:pPr>
              <w:keepNext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785745" cy="1350645"/>
                  <wp:effectExtent l="0" t="0" r="0" b="0"/>
                  <wp:docPr id="2" name="Picture 2" descr="ES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S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5745" cy="1350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037D" w:rsidRDefault="005F037D" w:rsidP="00CE1085"/>
        </w:tc>
      </w:tr>
      <w:tr w:rsidR="005F037D">
        <w:trPr>
          <w:gridAfter w:val="1"/>
          <w:wAfter w:w="2070" w:type="dxa"/>
          <w:cantSplit/>
          <w:trHeight w:val="200"/>
        </w:trPr>
        <w:tc>
          <w:tcPr>
            <w:tcW w:w="990" w:type="dxa"/>
            <w:vMerge w:val="restart"/>
            <w:vAlign w:val="bottom"/>
          </w:tcPr>
          <w:p w:rsidR="005F037D" w:rsidRPr="00274356" w:rsidRDefault="005F037D" w:rsidP="00274356"/>
        </w:tc>
        <w:tc>
          <w:tcPr>
            <w:tcW w:w="7020" w:type="dxa"/>
            <w:gridSpan w:val="2"/>
            <w:vAlign w:val="bottom"/>
          </w:tcPr>
          <w:p w:rsidR="005F037D" w:rsidRPr="00F66EB7" w:rsidRDefault="002234C2" w:rsidP="00F66EB7">
            <w:pPr>
              <w:pStyle w:val="ESEReportName"/>
            </w:pPr>
            <w:r>
              <w:t>2011 TIMSS Results</w:t>
            </w:r>
          </w:p>
        </w:tc>
      </w:tr>
      <w:tr w:rsidR="005F037D">
        <w:trPr>
          <w:gridAfter w:val="1"/>
          <w:wAfter w:w="2070" w:type="dxa"/>
          <w:cantSplit/>
          <w:trHeight w:val="240"/>
        </w:trPr>
        <w:tc>
          <w:tcPr>
            <w:tcW w:w="990" w:type="dxa"/>
            <w:vMerge/>
            <w:vAlign w:val="bottom"/>
          </w:tcPr>
          <w:p w:rsidR="005F037D" w:rsidRDefault="005F037D">
            <w:pPr>
              <w:spacing w:line="400" w:lineRule="exact"/>
              <w:rPr>
                <w:rFonts w:ascii="Arial" w:hAnsi="Arial"/>
                <w:color w:val="000000"/>
              </w:rPr>
            </w:pPr>
          </w:p>
        </w:tc>
        <w:tc>
          <w:tcPr>
            <w:tcW w:w="7020" w:type="dxa"/>
            <w:gridSpan w:val="2"/>
          </w:tcPr>
          <w:p w:rsidR="005F037D" w:rsidRPr="00EB1F6F" w:rsidRDefault="00262A17">
            <w:r>
              <w:pict>
                <v:rect id="_x0000_i1025" style="width:0;height:1.5pt" o:hrstd="t" o:hr="t" fillcolor="#aaa" stroked="f"/>
              </w:pict>
            </w:r>
          </w:p>
        </w:tc>
      </w:tr>
      <w:tr w:rsidR="005F037D">
        <w:trPr>
          <w:gridAfter w:val="1"/>
          <w:wAfter w:w="2070" w:type="dxa"/>
          <w:cantSplit/>
          <w:trHeight w:val="760"/>
        </w:trPr>
        <w:tc>
          <w:tcPr>
            <w:tcW w:w="990" w:type="dxa"/>
            <w:vMerge/>
            <w:vAlign w:val="bottom"/>
          </w:tcPr>
          <w:p w:rsidR="005F037D" w:rsidRDefault="005F037D">
            <w:pPr>
              <w:spacing w:line="400" w:lineRule="exact"/>
              <w:rPr>
                <w:rFonts w:ascii="Arial" w:hAnsi="Arial"/>
                <w:color w:val="000000"/>
              </w:rPr>
            </w:pPr>
          </w:p>
        </w:tc>
        <w:tc>
          <w:tcPr>
            <w:tcW w:w="7020" w:type="dxa"/>
            <w:gridSpan w:val="2"/>
          </w:tcPr>
          <w:p w:rsidR="00F66EB7" w:rsidRPr="00F66EB7" w:rsidRDefault="002234C2" w:rsidP="00EB1F6F">
            <w:pPr>
              <w:pStyle w:val="arial9"/>
            </w:pPr>
            <w:r>
              <w:t>2011 Trends in International Math</w:t>
            </w:r>
            <w:r w:rsidR="0018745B">
              <w:t>ematics</w:t>
            </w:r>
            <w:r>
              <w:t xml:space="preserve"> and Science Study (TIMSS)</w:t>
            </w:r>
          </w:p>
          <w:p w:rsidR="005F037D" w:rsidRDefault="00DD5C7D" w:rsidP="00EB1F6F">
            <w:pPr>
              <w:pStyle w:val="arial9"/>
            </w:pPr>
            <w:r>
              <w:t xml:space="preserve">June </w:t>
            </w:r>
            <w:r w:rsidR="002234C2">
              <w:t>2013</w:t>
            </w:r>
          </w:p>
        </w:tc>
      </w:tr>
      <w:tr w:rsidR="005F037D">
        <w:trPr>
          <w:gridAfter w:val="1"/>
          <w:wAfter w:w="2070" w:type="dxa"/>
          <w:cantSplit/>
          <w:trHeight w:val="6246"/>
        </w:trPr>
        <w:tc>
          <w:tcPr>
            <w:tcW w:w="990" w:type="dxa"/>
            <w:vMerge/>
            <w:vAlign w:val="bottom"/>
          </w:tcPr>
          <w:p w:rsidR="005F037D" w:rsidRDefault="005F037D">
            <w:pPr>
              <w:spacing w:line="400" w:lineRule="exact"/>
              <w:rPr>
                <w:rFonts w:ascii="Arial" w:hAnsi="Arial"/>
                <w:color w:val="000000"/>
              </w:rPr>
            </w:pPr>
          </w:p>
        </w:tc>
        <w:tc>
          <w:tcPr>
            <w:tcW w:w="7020" w:type="dxa"/>
            <w:gridSpan w:val="2"/>
            <w:vAlign w:val="bottom"/>
          </w:tcPr>
          <w:p w:rsidR="005F037D" w:rsidRDefault="005F037D" w:rsidP="006E58DE">
            <w:pPr>
              <w:pStyle w:val="AgencyTitle"/>
              <w:spacing w:line="240" w:lineRule="auto"/>
            </w:pPr>
            <w:r>
              <w:t xml:space="preserve">Massachusetts Department of </w:t>
            </w:r>
            <w:r w:rsidR="00440BAB">
              <w:t xml:space="preserve">Elementary and Secondary </w:t>
            </w:r>
            <w:r>
              <w:t>Education</w:t>
            </w:r>
          </w:p>
          <w:p w:rsidR="005F037D" w:rsidRDefault="005152E7" w:rsidP="006E58DE">
            <w:pPr>
              <w:pStyle w:val="arial9"/>
              <w:spacing w:line="240" w:lineRule="auto"/>
              <w:rPr>
                <w:snapToGrid w:val="0"/>
              </w:rPr>
            </w:pPr>
            <w:r>
              <w:rPr>
                <w:snapToGrid w:val="0"/>
              </w:rPr>
              <w:t>75 Pleasant</w:t>
            </w:r>
            <w:r w:rsidR="005F037D">
              <w:rPr>
                <w:snapToGrid w:val="0"/>
              </w:rPr>
              <w:t xml:space="preserve"> Street, Malden, MA 02148</w:t>
            </w:r>
            <w:r w:rsidR="00740C0D">
              <w:rPr>
                <w:snapToGrid w:val="0"/>
              </w:rPr>
              <w:t>-4906</w:t>
            </w:r>
          </w:p>
          <w:p w:rsidR="0020780F" w:rsidRPr="0020780F" w:rsidRDefault="0020780F" w:rsidP="006E58DE">
            <w:pPr>
              <w:pStyle w:val="arial9"/>
              <w:spacing w:line="240" w:lineRule="auto"/>
              <w:rPr>
                <w:snapToGrid w:val="0"/>
              </w:rPr>
            </w:pPr>
            <w:r>
              <w:rPr>
                <w:snapToGrid w:val="0"/>
              </w:rPr>
              <w:t xml:space="preserve">Phone </w:t>
            </w:r>
            <w:r w:rsidR="005F037D">
              <w:rPr>
                <w:snapToGrid w:val="0"/>
              </w:rPr>
              <w:t xml:space="preserve">781-338-3000  </w:t>
            </w:r>
            <w:r w:rsidRPr="0020780F">
              <w:rPr>
                <w:snapToGrid w:val="0"/>
              </w:rPr>
              <w:t>TTY: N.E.T. Relay 800-439-2370</w:t>
            </w:r>
          </w:p>
          <w:p w:rsidR="005F037D" w:rsidRDefault="005F037D" w:rsidP="006E58DE">
            <w:pPr>
              <w:pStyle w:val="arial9"/>
              <w:spacing w:line="240" w:lineRule="auto"/>
            </w:pPr>
            <w:r>
              <w:rPr>
                <w:snapToGrid w:val="0"/>
              </w:rPr>
              <w:t>www.doe.mass.edu</w:t>
            </w:r>
          </w:p>
        </w:tc>
      </w:tr>
      <w:tr w:rsidR="005F037D">
        <w:tblPrEx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5040" w:type="dxa"/>
            <w:gridSpan w:val="2"/>
          </w:tcPr>
          <w:p w:rsidR="005F037D" w:rsidRDefault="005F037D" w:rsidP="00274356"/>
        </w:tc>
        <w:tc>
          <w:tcPr>
            <w:tcW w:w="5040" w:type="dxa"/>
            <w:gridSpan w:val="2"/>
          </w:tcPr>
          <w:p w:rsidR="005F037D" w:rsidRDefault="005F037D" w:rsidP="00274356"/>
        </w:tc>
      </w:tr>
      <w:tr w:rsidR="00C118B2">
        <w:tblPrEx>
          <w:tblCellMar>
            <w:left w:w="108" w:type="dxa"/>
            <w:right w:w="108" w:type="dxa"/>
          </w:tblCellMar>
        </w:tblPrEx>
        <w:trPr>
          <w:trHeight w:val="8235"/>
        </w:trPr>
        <w:tc>
          <w:tcPr>
            <w:tcW w:w="10080" w:type="dxa"/>
            <w:gridSpan w:val="4"/>
          </w:tcPr>
          <w:p w:rsidR="00C118B2" w:rsidRPr="00345DE2" w:rsidRDefault="000A7B23" w:rsidP="006E58DE">
            <w:pPr>
              <w:spacing w:line="240" w:lineRule="auto"/>
              <w:jc w:val="center"/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711450" cy="1308100"/>
                  <wp:effectExtent l="19050" t="0" r="0" b="0"/>
                  <wp:docPr id="3" name="Picture 3" descr="ES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S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45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8B2" w:rsidRDefault="00C118B2" w:rsidP="006E58DE">
            <w:pPr>
              <w:spacing w:line="240" w:lineRule="auto"/>
            </w:pPr>
          </w:p>
          <w:p w:rsidR="00D4127E" w:rsidRDefault="00D4127E" w:rsidP="006E58DE">
            <w:pPr>
              <w:spacing w:line="240" w:lineRule="auto"/>
            </w:pPr>
          </w:p>
          <w:p w:rsidR="00D4127E" w:rsidRDefault="00D4127E" w:rsidP="006E58DE">
            <w:pPr>
              <w:spacing w:line="240" w:lineRule="auto"/>
            </w:pPr>
          </w:p>
          <w:p w:rsidR="00D4127E" w:rsidRPr="00345DE2" w:rsidRDefault="00D4127E" w:rsidP="006E58DE">
            <w:pPr>
              <w:spacing w:line="240" w:lineRule="auto"/>
            </w:pPr>
          </w:p>
          <w:p w:rsidR="00C118B2" w:rsidRPr="00345DE2" w:rsidRDefault="00C118B2" w:rsidP="006E58DE">
            <w:pPr>
              <w:spacing w:line="240" w:lineRule="auto"/>
            </w:pPr>
          </w:p>
          <w:p w:rsidR="00C118B2" w:rsidRDefault="00706286" w:rsidP="006E58DE">
            <w:pPr>
              <w:pStyle w:val="BoardMembers"/>
              <w:spacing w:line="240" w:lineRule="auto"/>
            </w:pPr>
            <w:r>
              <w:t>T</w:t>
            </w:r>
            <w:r w:rsidR="00C118B2">
              <w:t xml:space="preserve">his document was prepared by the </w:t>
            </w:r>
            <w:r w:rsidR="00C118B2">
              <w:br/>
              <w:t xml:space="preserve">Massachusetts Department of </w:t>
            </w:r>
            <w:r w:rsidR="00440BAB" w:rsidRPr="00440BAB">
              <w:t xml:space="preserve">Elementary and Secondary </w:t>
            </w:r>
            <w:r w:rsidR="00C118B2">
              <w:t>Education</w:t>
            </w:r>
          </w:p>
          <w:p w:rsidR="00CC22F1" w:rsidRDefault="00CC22F1" w:rsidP="006E58DE">
            <w:pPr>
              <w:pStyle w:val="BoardMembers"/>
              <w:spacing w:line="240" w:lineRule="auto"/>
            </w:pPr>
            <w:r w:rsidRPr="00CC22F1">
              <w:t xml:space="preserve">Mitchell D. Chester, </w:t>
            </w:r>
            <w:proofErr w:type="spellStart"/>
            <w:r w:rsidRPr="00CC22F1">
              <w:t>Ed.D</w:t>
            </w:r>
            <w:proofErr w:type="spellEnd"/>
            <w:r w:rsidR="00AD298F">
              <w:t>.</w:t>
            </w:r>
          </w:p>
          <w:p w:rsidR="00C118B2" w:rsidRDefault="00C118B2" w:rsidP="006E58DE">
            <w:pPr>
              <w:pStyle w:val="BoardMembers"/>
              <w:spacing w:line="240" w:lineRule="auto"/>
            </w:pPr>
            <w:r>
              <w:t xml:space="preserve">Commissioner </w:t>
            </w:r>
          </w:p>
          <w:p w:rsidR="00706286" w:rsidRDefault="00706286" w:rsidP="006E58DE">
            <w:pPr>
              <w:pStyle w:val="BoardMembers"/>
              <w:spacing w:line="240" w:lineRule="auto"/>
            </w:pPr>
          </w:p>
          <w:p w:rsidR="00706286" w:rsidRDefault="00706286" w:rsidP="006E58DE">
            <w:pPr>
              <w:pStyle w:val="BoardMembers"/>
              <w:spacing w:line="240" w:lineRule="auto"/>
            </w:pPr>
          </w:p>
          <w:p w:rsidR="00C118B2" w:rsidRDefault="00C118B2" w:rsidP="006E58DE">
            <w:pPr>
              <w:spacing w:line="240" w:lineRule="auto"/>
            </w:pPr>
          </w:p>
          <w:p w:rsidR="00D4127E" w:rsidRDefault="00D4127E" w:rsidP="006E58DE">
            <w:pPr>
              <w:spacing w:line="240" w:lineRule="auto"/>
            </w:pPr>
          </w:p>
          <w:p w:rsidR="00D4127E" w:rsidRDefault="00D4127E" w:rsidP="006E58DE">
            <w:pPr>
              <w:spacing w:line="240" w:lineRule="auto"/>
            </w:pPr>
          </w:p>
          <w:p w:rsidR="00D4127E" w:rsidRDefault="00D4127E" w:rsidP="006E58DE">
            <w:pPr>
              <w:spacing w:line="240" w:lineRule="auto"/>
            </w:pPr>
          </w:p>
          <w:p w:rsidR="00D4127E" w:rsidRDefault="00D4127E" w:rsidP="006E58DE">
            <w:pPr>
              <w:spacing w:line="240" w:lineRule="auto"/>
            </w:pPr>
          </w:p>
          <w:p w:rsidR="00D4127E" w:rsidRPr="00345DE2" w:rsidRDefault="00D4127E" w:rsidP="006E58DE">
            <w:pPr>
              <w:spacing w:line="240" w:lineRule="auto"/>
            </w:pPr>
          </w:p>
          <w:p w:rsidR="00322780" w:rsidRPr="00345DE2" w:rsidRDefault="00322780" w:rsidP="006E58DE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  <w:p w:rsidR="00C118B2" w:rsidRDefault="00C118B2" w:rsidP="00F94133">
            <w:pPr>
              <w:pStyle w:val="BoardMembers"/>
              <w:spacing w:line="240" w:lineRule="auto"/>
              <w:jc w:val="left"/>
            </w:pPr>
            <w:r>
              <w:t>The Massachusetts Department of</w:t>
            </w:r>
            <w:r w:rsidR="00440BAB">
              <w:t xml:space="preserve"> </w:t>
            </w:r>
            <w:r w:rsidR="00440BAB" w:rsidRPr="00440BAB">
              <w:t xml:space="preserve">Elementary and Secondary </w:t>
            </w:r>
            <w:r>
              <w:t>Education, an affirmative a</w:t>
            </w:r>
            <w:r w:rsidR="00F94133">
              <w:t xml:space="preserve">ction employer, is committed to </w:t>
            </w:r>
            <w:r>
              <w:t>ensuring that all of its programs and facilities are accessible to all members of the public.</w:t>
            </w:r>
            <w:r w:rsidR="00F94133">
              <w:t xml:space="preserve"> </w:t>
            </w:r>
            <w:r>
              <w:t>We do not discriminate on the basis of age, color, disability, national origin, race, religion, sex</w:t>
            </w:r>
            <w:r w:rsidR="00D4127E">
              <w:t>, gender identity,</w:t>
            </w:r>
            <w:r>
              <w:t xml:space="preserve"> or sexual orientation.</w:t>
            </w:r>
          </w:p>
          <w:p w:rsidR="00F94133" w:rsidRDefault="00F94133" w:rsidP="00F94133">
            <w:pPr>
              <w:pStyle w:val="BoardMembers"/>
              <w:spacing w:line="240" w:lineRule="auto"/>
              <w:jc w:val="left"/>
            </w:pPr>
          </w:p>
          <w:p w:rsidR="00C118B2" w:rsidRDefault="00C118B2" w:rsidP="00F94133">
            <w:pPr>
              <w:pStyle w:val="BoardMembers"/>
              <w:spacing w:line="240" w:lineRule="auto"/>
              <w:jc w:val="left"/>
            </w:pPr>
            <w:r>
              <w:t>Inquiries regarding the Department’s compliance with Title IX and other civil rights laws may be directed to the</w:t>
            </w:r>
          </w:p>
          <w:p w:rsidR="00C118B2" w:rsidRDefault="00C118B2" w:rsidP="00F94133">
            <w:pPr>
              <w:pStyle w:val="BoardMembers"/>
              <w:spacing w:line="240" w:lineRule="auto"/>
              <w:jc w:val="left"/>
            </w:pPr>
            <w:r>
              <w:t xml:space="preserve">Human Resources Director, </w:t>
            </w:r>
            <w:r w:rsidR="005152E7">
              <w:rPr>
                <w:snapToGrid w:val="0"/>
              </w:rPr>
              <w:t xml:space="preserve">75 Pleasant </w:t>
            </w:r>
            <w:r>
              <w:t>St., Malden, MA 02148</w:t>
            </w:r>
            <w:r w:rsidR="007E31B2">
              <w:t>-4906. Phone:</w:t>
            </w:r>
            <w:r>
              <w:t xml:space="preserve"> 781-338-6105.</w:t>
            </w:r>
          </w:p>
          <w:p w:rsidR="00C118B2" w:rsidRPr="00345DE2" w:rsidRDefault="00C118B2" w:rsidP="00F94133">
            <w:pPr>
              <w:spacing w:line="240" w:lineRule="auto"/>
            </w:pPr>
          </w:p>
          <w:p w:rsidR="00C118B2" w:rsidRPr="00345DE2" w:rsidRDefault="00C118B2" w:rsidP="006E58DE">
            <w:pPr>
              <w:spacing w:line="240" w:lineRule="auto"/>
            </w:pPr>
          </w:p>
          <w:p w:rsidR="00C118B2" w:rsidRDefault="00C118B2" w:rsidP="006E58DE">
            <w:pPr>
              <w:pStyle w:val="BoardMembers"/>
              <w:spacing w:line="240" w:lineRule="auto"/>
            </w:pPr>
            <w:r>
              <w:t>© 20</w:t>
            </w:r>
            <w:r w:rsidR="001F35ED">
              <w:t>1</w:t>
            </w:r>
            <w:r w:rsidR="00064ECC">
              <w:t>3</w:t>
            </w:r>
            <w:r>
              <w:t xml:space="preserve"> Massachusetts Department of </w:t>
            </w:r>
            <w:r w:rsidR="00440BAB" w:rsidRPr="00440BAB">
              <w:t xml:space="preserve">Elementary and Secondary </w:t>
            </w:r>
            <w:r>
              <w:t>Education</w:t>
            </w:r>
          </w:p>
          <w:p w:rsidR="00C118B2" w:rsidRDefault="00C118B2" w:rsidP="006E58DE">
            <w:pPr>
              <w:pStyle w:val="Permission"/>
              <w:spacing w:line="240" w:lineRule="auto"/>
            </w:pPr>
            <w:r>
              <w:t>Permission is hereby granted to copy any or all parts of this document for non-commercial educational purposes. Please credit the “Massachusetts Department of</w:t>
            </w:r>
            <w:r w:rsidR="00440BAB">
              <w:t xml:space="preserve"> </w:t>
            </w:r>
            <w:r w:rsidR="00440BAB" w:rsidRPr="00440BAB">
              <w:t>Elementary and Secondary</w:t>
            </w:r>
            <w:r>
              <w:t xml:space="preserve"> Education.”</w:t>
            </w:r>
          </w:p>
          <w:p w:rsidR="00C118B2" w:rsidRPr="00345DE2" w:rsidRDefault="00C118B2" w:rsidP="006E58DE">
            <w:pPr>
              <w:spacing w:line="240" w:lineRule="auto"/>
            </w:pPr>
          </w:p>
          <w:p w:rsidR="00C118B2" w:rsidRDefault="00C118B2" w:rsidP="006E58DE">
            <w:pPr>
              <w:pStyle w:val="Permission"/>
              <w:spacing w:line="240" w:lineRule="auto"/>
            </w:pPr>
            <w:r>
              <w:t>This document printed on recycled paper</w:t>
            </w:r>
          </w:p>
          <w:p w:rsidR="00C118B2" w:rsidRPr="00345DE2" w:rsidRDefault="00C118B2" w:rsidP="006E58DE">
            <w:pPr>
              <w:spacing w:line="240" w:lineRule="auto"/>
            </w:pPr>
          </w:p>
          <w:p w:rsidR="00C118B2" w:rsidRDefault="00C118B2" w:rsidP="006E58DE">
            <w:pPr>
              <w:pStyle w:val="BoardMembers"/>
              <w:spacing w:line="240" w:lineRule="auto"/>
            </w:pPr>
            <w:r w:rsidRPr="00841539">
              <w:t xml:space="preserve">Massachusetts Department of </w:t>
            </w:r>
            <w:r w:rsidR="00440BAB" w:rsidRPr="00440BAB">
              <w:t xml:space="preserve">Elementary and Secondary </w:t>
            </w:r>
            <w:r w:rsidRPr="00841539">
              <w:t>Education</w:t>
            </w:r>
          </w:p>
          <w:p w:rsidR="00C118B2" w:rsidRDefault="005152E7" w:rsidP="006E58DE">
            <w:pPr>
              <w:pStyle w:val="BoardMembers"/>
              <w:spacing w:line="240" w:lineRule="auto"/>
            </w:pPr>
            <w:r>
              <w:rPr>
                <w:snapToGrid w:val="0"/>
              </w:rPr>
              <w:t xml:space="preserve">75 Pleasant </w:t>
            </w:r>
            <w:r w:rsidR="00C118B2">
              <w:t>Street, Malden, MA 02148-</w:t>
            </w:r>
            <w:r w:rsidR="00740C0D">
              <w:t>4906</w:t>
            </w:r>
          </w:p>
          <w:p w:rsidR="0020780F" w:rsidRDefault="0020780F" w:rsidP="006E58DE">
            <w:pPr>
              <w:pStyle w:val="BoardMembers"/>
              <w:spacing w:line="240" w:lineRule="auto"/>
            </w:pPr>
            <w:r w:rsidRPr="0020780F">
              <w:t>Phone 781-338-3000  TTY: N.E.T. Relay 800-439-2370</w:t>
            </w:r>
          </w:p>
          <w:p w:rsidR="00C118B2" w:rsidRDefault="00C118B2" w:rsidP="006E58DE">
            <w:pPr>
              <w:pStyle w:val="BoardMembers"/>
              <w:spacing w:line="240" w:lineRule="auto"/>
            </w:pPr>
            <w:r>
              <w:t>www.doe.mass.edu</w:t>
            </w:r>
          </w:p>
          <w:p w:rsidR="00C118B2" w:rsidRPr="00345DE2" w:rsidRDefault="00C118B2" w:rsidP="006E58DE">
            <w:pPr>
              <w:spacing w:line="240" w:lineRule="auto"/>
            </w:pPr>
          </w:p>
          <w:p w:rsidR="00C118B2" w:rsidRDefault="000A7B23" w:rsidP="006E58DE">
            <w:pPr>
              <w:spacing w:line="240" w:lineRule="auto"/>
              <w:jc w:val="center"/>
              <w:rPr>
                <w:sz w:val="18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031240" cy="1020445"/>
                  <wp:effectExtent l="19050" t="0" r="0" b="0"/>
                  <wp:docPr id="4" name="Picture 4" descr="State Seal of Massachuset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tate Seal of Massachuset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1020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17C2" w:rsidRDefault="004017C2" w:rsidP="006E58DE">
            <w:pPr>
              <w:spacing w:line="240" w:lineRule="auto"/>
              <w:jc w:val="center"/>
              <w:rPr>
                <w:sz w:val="18"/>
              </w:rPr>
            </w:pPr>
          </w:p>
        </w:tc>
      </w:tr>
    </w:tbl>
    <w:p w:rsidR="002D0738" w:rsidRDefault="002D0738">
      <w:pPr>
        <w:pStyle w:val="TOCHeading"/>
        <w:rPr>
          <w:rFonts w:ascii="Times New Roman" w:hAnsi="Times New Roman"/>
          <w:b w:val="0"/>
          <w:bCs w:val="0"/>
          <w:color w:val="auto"/>
          <w:sz w:val="24"/>
          <w:szCs w:val="24"/>
        </w:rPr>
        <w:sectPr w:rsidR="002D0738" w:rsidSect="00964630">
          <w:pgSz w:w="12240" w:h="15840"/>
          <w:pgMar w:top="1152" w:right="1152" w:bottom="864" w:left="1152" w:header="720" w:footer="720" w:gutter="0"/>
          <w:cols w:space="720"/>
          <w:docGrid w:linePitch="326"/>
        </w:sectPr>
      </w:pPr>
    </w:p>
    <w:p w:rsidR="002D0738" w:rsidRPr="002D0738" w:rsidRDefault="002D0738" w:rsidP="006749EA">
      <w:pPr>
        <w:jc w:val="center"/>
        <w:rPr>
          <w:rFonts w:ascii="Arial" w:hAnsi="Arial" w:cs="Arial"/>
          <w:b/>
          <w:sz w:val="28"/>
          <w:szCs w:val="28"/>
        </w:rPr>
      </w:pPr>
      <w:r w:rsidRPr="002D0738">
        <w:rPr>
          <w:rFonts w:ascii="Arial" w:hAnsi="Arial" w:cs="Arial"/>
          <w:b/>
          <w:sz w:val="28"/>
          <w:szCs w:val="28"/>
        </w:rPr>
        <w:lastRenderedPageBreak/>
        <w:t>Table of Contents</w:t>
      </w:r>
    </w:p>
    <w:p w:rsidR="002D0738" w:rsidRDefault="002D0738" w:rsidP="002D0738">
      <w:pPr>
        <w:rPr>
          <w:rFonts w:ascii="Arial" w:hAnsi="Arial" w:cs="Arial"/>
          <w:b/>
        </w:rPr>
      </w:pPr>
    </w:p>
    <w:p w:rsidR="002D0738" w:rsidRDefault="002D0738" w:rsidP="002D07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Executive Summary……………………………………………………………………………</w:t>
      </w:r>
      <w:r w:rsidR="001A1C99">
        <w:rPr>
          <w:rFonts w:ascii="Arial" w:hAnsi="Arial" w:cs="Arial"/>
          <w:b/>
        </w:rPr>
        <w:t>…….</w:t>
      </w:r>
      <w:r>
        <w:rPr>
          <w:rFonts w:ascii="Arial" w:hAnsi="Arial" w:cs="Arial"/>
          <w:b/>
        </w:rPr>
        <w:t>1</w:t>
      </w:r>
    </w:p>
    <w:p w:rsidR="002D0738" w:rsidRDefault="002D0738" w:rsidP="002D0738">
      <w:pPr>
        <w:rPr>
          <w:rFonts w:ascii="Arial" w:hAnsi="Arial" w:cs="Arial"/>
          <w:b/>
        </w:rPr>
      </w:pPr>
    </w:p>
    <w:p w:rsidR="00F12522" w:rsidRDefault="00F12522" w:rsidP="002D07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Background on the TIMSS Assessment…………………………………………………</w:t>
      </w:r>
      <w:r w:rsidR="00157AE2">
        <w:rPr>
          <w:rFonts w:ascii="Arial" w:hAnsi="Arial" w:cs="Arial"/>
          <w:b/>
        </w:rPr>
        <w:t>…</w:t>
      </w:r>
      <w:r w:rsidR="001A1C99">
        <w:rPr>
          <w:rFonts w:ascii="Arial" w:hAnsi="Arial" w:cs="Arial"/>
          <w:b/>
        </w:rPr>
        <w:t>……</w:t>
      </w:r>
      <w:r w:rsidR="009D54AF">
        <w:rPr>
          <w:rFonts w:ascii="Arial" w:hAnsi="Arial" w:cs="Arial"/>
          <w:b/>
        </w:rPr>
        <w:t>3</w:t>
      </w:r>
    </w:p>
    <w:p w:rsidR="00F12522" w:rsidRDefault="00F12522" w:rsidP="00D70BF9">
      <w:pPr>
        <w:rPr>
          <w:rFonts w:ascii="Arial" w:hAnsi="Arial" w:cs="Arial"/>
          <w:b/>
        </w:rPr>
      </w:pPr>
    </w:p>
    <w:p w:rsidR="00F12522" w:rsidRDefault="00F12522" w:rsidP="00A11C8D">
      <w:pPr>
        <w:spacing w:line="480" w:lineRule="auto"/>
        <w:ind w:right="36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2011 TIMSS Mathematics Results…………………………………………………………</w:t>
      </w:r>
      <w:r w:rsidR="00157AE2">
        <w:rPr>
          <w:rFonts w:ascii="Arial" w:hAnsi="Arial" w:cs="Arial"/>
          <w:b/>
        </w:rPr>
        <w:t>…</w:t>
      </w:r>
      <w:r w:rsidR="001A1C99">
        <w:rPr>
          <w:rFonts w:ascii="Arial" w:hAnsi="Arial" w:cs="Arial"/>
          <w:b/>
        </w:rPr>
        <w:t>…</w:t>
      </w:r>
      <w:r w:rsidR="00A11C8D">
        <w:rPr>
          <w:rFonts w:ascii="Arial" w:hAnsi="Arial" w:cs="Arial"/>
          <w:b/>
        </w:rPr>
        <w:t>...</w:t>
      </w:r>
      <w:r w:rsidR="004E77FA">
        <w:rPr>
          <w:rFonts w:ascii="Arial" w:hAnsi="Arial" w:cs="Arial"/>
          <w:b/>
        </w:rPr>
        <w:t>4</w:t>
      </w:r>
    </w:p>
    <w:p w:rsidR="00F12522" w:rsidRDefault="00F12522" w:rsidP="00D70BF9">
      <w:pPr>
        <w:rPr>
          <w:rFonts w:ascii="Arial" w:hAnsi="Arial" w:cs="Arial"/>
          <w:b/>
        </w:rPr>
      </w:pPr>
    </w:p>
    <w:p w:rsidR="00F12522" w:rsidRDefault="00F12522" w:rsidP="00A11C8D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2011 TIMSS Mathematics Resul</w:t>
      </w:r>
      <w:r w:rsidR="00157AE2">
        <w:rPr>
          <w:rFonts w:ascii="Arial" w:hAnsi="Arial" w:cs="Arial"/>
          <w:b/>
        </w:rPr>
        <w:t>ts by Subgroup…………………………………………</w:t>
      </w:r>
      <w:r w:rsidR="001A1C99">
        <w:rPr>
          <w:rFonts w:ascii="Arial" w:hAnsi="Arial" w:cs="Arial"/>
          <w:b/>
        </w:rPr>
        <w:t>…….</w:t>
      </w:r>
      <w:r w:rsidR="00157AE2">
        <w:rPr>
          <w:rFonts w:ascii="Arial" w:hAnsi="Arial" w:cs="Arial"/>
          <w:b/>
        </w:rPr>
        <w:t>5</w:t>
      </w:r>
    </w:p>
    <w:p w:rsidR="00F12522" w:rsidRDefault="00F12522" w:rsidP="00D70BF9">
      <w:pPr>
        <w:rPr>
          <w:rFonts w:ascii="Arial" w:hAnsi="Arial" w:cs="Arial"/>
          <w:b/>
        </w:rPr>
      </w:pPr>
    </w:p>
    <w:p w:rsidR="00F12522" w:rsidRDefault="00F12522" w:rsidP="002D0738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2011 TIMSS Mathematics Results by Par</w:t>
      </w:r>
      <w:r w:rsidR="00157AE2">
        <w:rPr>
          <w:rFonts w:ascii="Arial" w:hAnsi="Arial" w:cs="Arial"/>
          <w:b/>
        </w:rPr>
        <w:t>ent’s Level of Education……………………</w:t>
      </w:r>
      <w:r w:rsidR="001A1C99">
        <w:rPr>
          <w:rFonts w:ascii="Arial" w:hAnsi="Arial" w:cs="Arial"/>
          <w:b/>
        </w:rPr>
        <w:t>……</w:t>
      </w:r>
      <w:r w:rsidR="00157AE2">
        <w:rPr>
          <w:rFonts w:ascii="Arial" w:hAnsi="Arial" w:cs="Arial"/>
          <w:b/>
        </w:rPr>
        <w:t>7</w:t>
      </w:r>
    </w:p>
    <w:p w:rsidR="00F12522" w:rsidRDefault="00F12522" w:rsidP="00D70BF9">
      <w:pPr>
        <w:rPr>
          <w:rFonts w:ascii="Arial" w:hAnsi="Arial" w:cs="Arial"/>
          <w:b/>
        </w:rPr>
      </w:pPr>
    </w:p>
    <w:p w:rsidR="00F12522" w:rsidRDefault="00F12522" w:rsidP="002D0738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2011 TIMSS Science Results…………………………………………………………………</w:t>
      </w:r>
      <w:r w:rsidR="001A1C99">
        <w:rPr>
          <w:rFonts w:ascii="Arial" w:hAnsi="Arial" w:cs="Arial"/>
          <w:b/>
        </w:rPr>
        <w:t>……</w:t>
      </w:r>
      <w:r w:rsidR="00DD472A">
        <w:rPr>
          <w:rFonts w:ascii="Arial" w:hAnsi="Arial" w:cs="Arial"/>
          <w:b/>
        </w:rPr>
        <w:t>8</w:t>
      </w:r>
    </w:p>
    <w:p w:rsidR="00F12522" w:rsidRDefault="00F12522" w:rsidP="00D70BF9">
      <w:pPr>
        <w:rPr>
          <w:rFonts w:ascii="Arial" w:hAnsi="Arial" w:cs="Arial"/>
          <w:b/>
        </w:rPr>
      </w:pPr>
    </w:p>
    <w:p w:rsidR="00F12522" w:rsidRDefault="00F12522" w:rsidP="002D0738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2011 TIMSS Science Results by Subgroup………………………………………………</w:t>
      </w:r>
      <w:r w:rsidR="001A1C99">
        <w:rPr>
          <w:rFonts w:ascii="Arial" w:hAnsi="Arial" w:cs="Arial"/>
          <w:b/>
        </w:rPr>
        <w:t>…….</w:t>
      </w:r>
      <w:r w:rsidR="00DD472A">
        <w:rPr>
          <w:rFonts w:ascii="Arial" w:hAnsi="Arial" w:cs="Arial"/>
          <w:b/>
        </w:rPr>
        <w:t>.9</w:t>
      </w:r>
    </w:p>
    <w:p w:rsidR="00F12522" w:rsidRDefault="00F12522" w:rsidP="00D70BF9">
      <w:pPr>
        <w:rPr>
          <w:rFonts w:ascii="Arial" w:hAnsi="Arial" w:cs="Arial"/>
          <w:b/>
        </w:rPr>
      </w:pPr>
    </w:p>
    <w:p w:rsidR="00D04F7A" w:rsidRDefault="00F12522" w:rsidP="00D04F7A">
      <w:pPr>
        <w:spacing w:line="480" w:lineRule="auto"/>
        <w:rPr>
          <w:rFonts w:ascii="Arial" w:hAnsi="Arial" w:cs="Arial"/>
          <w:b/>
        </w:rPr>
        <w:sectPr w:rsidR="00D04F7A" w:rsidSect="002D0738">
          <w:pgSz w:w="12240" w:h="15840"/>
          <w:pgMar w:top="1152" w:right="1152" w:bottom="864" w:left="1152" w:header="720" w:footer="720" w:gutter="0"/>
          <w:cols w:space="720"/>
          <w:docGrid w:linePitch="326"/>
        </w:sectPr>
      </w:pPr>
      <w:r>
        <w:rPr>
          <w:rFonts w:ascii="Arial" w:hAnsi="Arial" w:cs="Arial"/>
          <w:b/>
        </w:rPr>
        <w:t>2011 TIMSS Science Results by Parent’s Level of Education…………………………</w:t>
      </w:r>
      <w:r w:rsidR="001A1C99">
        <w:rPr>
          <w:rFonts w:ascii="Arial" w:hAnsi="Arial" w:cs="Arial"/>
          <w:b/>
        </w:rPr>
        <w:t>…...</w:t>
      </w:r>
      <w:r w:rsidR="00DD472A">
        <w:rPr>
          <w:rFonts w:ascii="Arial" w:hAnsi="Arial" w:cs="Arial"/>
          <w:b/>
        </w:rPr>
        <w:t>11</w:t>
      </w:r>
    </w:p>
    <w:p w:rsidR="00C41E83" w:rsidRDefault="008C385B" w:rsidP="00C41E83">
      <w:pPr>
        <w:pStyle w:val="Heading1"/>
        <w:rPr>
          <w:sz w:val="28"/>
          <w:szCs w:val="28"/>
        </w:rPr>
      </w:pPr>
      <w:bookmarkStart w:id="0" w:name="_Toc357499968"/>
      <w:r w:rsidRPr="006E7CA3">
        <w:rPr>
          <w:sz w:val="28"/>
          <w:szCs w:val="28"/>
        </w:rPr>
        <w:lastRenderedPageBreak/>
        <w:t>Executive Summary</w:t>
      </w:r>
      <w:bookmarkEnd w:id="0"/>
    </w:p>
    <w:p w:rsidR="00436B73" w:rsidRPr="00C41E83" w:rsidRDefault="002474AE" w:rsidP="00C41E83">
      <w:pPr>
        <w:pStyle w:val="Heading1"/>
        <w:spacing w:line="276" w:lineRule="auto"/>
        <w:rPr>
          <w:b w:val="0"/>
          <w:sz w:val="24"/>
          <w:szCs w:val="24"/>
        </w:rPr>
      </w:pPr>
      <w:r w:rsidRPr="00C41E83">
        <w:rPr>
          <w:b w:val="0"/>
          <w:sz w:val="24"/>
          <w:szCs w:val="24"/>
        </w:rPr>
        <w:t xml:space="preserve">TIMSS is an international assessment of mathematics and science </w:t>
      </w:r>
      <w:r w:rsidR="001A288F" w:rsidRPr="00C41E83">
        <w:rPr>
          <w:b w:val="0"/>
          <w:sz w:val="24"/>
          <w:szCs w:val="24"/>
        </w:rPr>
        <w:t>achievement</w:t>
      </w:r>
      <w:r w:rsidR="00C41E83" w:rsidRPr="00C41E83">
        <w:rPr>
          <w:b w:val="0"/>
          <w:sz w:val="24"/>
          <w:szCs w:val="24"/>
        </w:rPr>
        <w:t xml:space="preserve"> that has been administered to fourth-grade and eighth-</w:t>
      </w:r>
      <w:r w:rsidR="001A288F" w:rsidRPr="00C41E83">
        <w:rPr>
          <w:b w:val="0"/>
          <w:sz w:val="24"/>
          <w:szCs w:val="24"/>
        </w:rPr>
        <w:t xml:space="preserve"> grade students every four years </w:t>
      </w:r>
      <w:r w:rsidRPr="00C41E83">
        <w:rPr>
          <w:b w:val="0"/>
          <w:sz w:val="24"/>
          <w:szCs w:val="24"/>
        </w:rPr>
        <w:t xml:space="preserve">since 1995. In 2011, </w:t>
      </w:r>
      <w:r w:rsidR="0064300B" w:rsidRPr="00C41E83">
        <w:rPr>
          <w:b w:val="0"/>
          <w:sz w:val="24"/>
          <w:szCs w:val="24"/>
        </w:rPr>
        <w:t xml:space="preserve">a </w:t>
      </w:r>
      <w:r w:rsidRPr="00C41E83">
        <w:rPr>
          <w:b w:val="0"/>
          <w:sz w:val="24"/>
          <w:szCs w:val="24"/>
        </w:rPr>
        <w:t>nationally repre</w:t>
      </w:r>
      <w:r w:rsidR="0064300B" w:rsidRPr="00C41E83">
        <w:rPr>
          <w:b w:val="0"/>
          <w:sz w:val="24"/>
          <w:szCs w:val="24"/>
        </w:rPr>
        <w:t>sentative sample</w:t>
      </w:r>
      <w:r w:rsidR="001A288F" w:rsidRPr="00C41E83">
        <w:rPr>
          <w:b w:val="0"/>
          <w:sz w:val="24"/>
          <w:szCs w:val="24"/>
        </w:rPr>
        <w:t xml:space="preserve"> of students from</w:t>
      </w:r>
      <w:r w:rsidRPr="00C41E83">
        <w:rPr>
          <w:b w:val="0"/>
          <w:sz w:val="24"/>
          <w:szCs w:val="24"/>
        </w:rPr>
        <w:t xml:space="preserve"> 63 countries and 14 benchmarki</w:t>
      </w:r>
      <w:r w:rsidR="001A288F" w:rsidRPr="00C41E83">
        <w:rPr>
          <w:b w:val="0"/>
          <w:sz w:val="24"/>
          <w:szCs w:val="24"/>
        </w:rPr>
        <w:t>ng entities, including nine U.S. states,</w:t>
      </w:r>
      <w:r w:rsidRPr="00C41E83">
        <w:rPr>
          <w:b w:val="0"/>
          <w:sz w:val="24"/>
          <w:szCs w:val="24"/>
        </w:rPr>
        <w:t xml:space="preserve"> participated in TIMSS. Countries and benchmarking participants could elect to participate in the fourth</w:t>
      </w:r>
      <w:r w:rsidR="00C41E83" w:rsidRPr="00C41E83">
        <w:rPr>
          <w:b w:val="0"/>
          <w:sz w:val="24"/>
          <w:szCs w:val="24"/>
        </w:rPr>
        <w:t>-</w:t>
      </w:r>
      <w:r w:rsidRPr="00C41E83">
        <w:rPr>
          <w:b w:val="0"/>
          <w:sz w:val="24"/>
          <w:szCs w:val="24"/>
        </w:rPr>
        <w:t xml:space="preserve"> grade assessment, the eighth</w:t>
      </w:r>
      <w:r w:rsidR="00C41E83" w:rsidRPr="00C41E83">
        <w:rPr>
          <w:b w:val="0"/>
          <w:sz w:val="24"/>
          <w:szCs w:val="24"/>
        </w:rPr>
        <w:t>-</w:t>
      </w:r>
      <w:r w:rsidRPr="00C41E83">
        <w:rPr>
          <w:b w:val="0"/>
          <w:sz w:val="24"/>
          <w:szCs w:val="24"/>
        </w:rPr>
        <w:t xml:space="preserve"> grade assessment, or both. Fifty-two countries and seven benchmarking entities participated in the fourth</w:t>
      </w:r>
      <w:r w:rsidR="00C41E83" w:rsidRPr="00C41E83">
        <w:rPr>
          <w:b w:val="0"/>
          <w:sz w:val="24"/>
          <w:szCs w:val="24"/>
        </w:rPr>
        <w:t>-</w:t>
      </w:r>
      <w:r w:rsidRPr="00C41E83">
        <w:rPr>
          <w:b w:val="0"/>
          <w:sz w:val="24"/>
          <w:szCs w:val="24"/>
        </w:rPr>
        <w:t xml:space="preserve"> grade assessment, and 45 countries and 14 benchmarking entities participated in the eighth</w:t>
      </w:r>
      <w:r w:rsidR="00C41E83" w:rsidRPr="00C41E83">
        <w:rPr>
          <w:b w:val="0"/>
          <w:sz w:val="24"/>
          <w:szCs w:val="24"/>
        </w:rPr>
        <w:t>-</w:t>
      </w:r>
      <w:r w:rsidRPr="00C41E83">
        <w:rPr>
          <w:b w:val="0"/>
          <w:sz w:val="24"/>
          <w:szCs w:val="24"/>
        </w:rPr>
        <w:t xml:space="preserve"> grade assessment. In</w:t>
      </w:r>
      <w:r w:rsidR="00A77F05" w:rsidRPr="00C41E83">
        <w:rPr>
          <w:b w:val="0"/>
          <w:sz w:val="24"/>
          <w:szCs w:val="24"/>
        </w:rPr>
        <w:t xml:space="preserve"> total, more than 600,000 students</w:t>
      </w:r>
      <w:r w:rsidR="0064300B" w:rsidRPr="00C41E83">
        <w:rPr>
          <w:b w:val="0"/>
          <w:sz w:val="24"/>
          <w:szCs w:val="24"/>
        </w:rPr>
        <w:t xml:space="preserve"> around the world</w:t>
      </w:r>
      <w:r w:rsidR="00A77F05" w:rsidRPr="00C41E83">
        <w:rPr>
          <w:b w:val="0"/>
          <w:sz w:val="24"/>
          <w:szCs w:val="24"/>
        </w:rPr>
        <w:t xml:space="preserve"> participated in TIMSS 2011. TIMSS 2011 continues the series of international assessments in mathematics and science conducted by the International Association for the Evaluation of Educational Achievement (IEA).</w:t>
      </w:r>
    </w:p>
    <w:p w:rsidR="00A77F05" w:rsidRPr="009F62D1" w:rsidRDefault="00A77F05" w:rsidP="001E0AD1">
      <w:pPr>
        <w:spacing w:line="276" w:lineRule="auto"/>
        <w:rPr>
          <w:rFonts w:ascii="Arial" w:hAnsi="Arial" w:cs="Arial"/>
        </w:rPr>
      </w:pPr>
    </w:p>
    <w:p w:rsidR="000E3755" w:rsidRDefault="00C41E83" w:rsidP="001E0AD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0E3755">
        <w:rPr>
          <w:rFonts w:ascii="Arial" w:hAnsi="Arial" w:cs="Arial"/>
        </w:rPr>
        <w:t xml:space="preserve">2011 </w:t>
      </w:r>
      <w:r>
        <w:rPr>
          <w:rFonts w:ascii="Arial" w:hAnsi="Arial" w:cs="Arial"/>
        </w:rPr>
        <w:t xml:space="preserve">administration </w:t>
      </w:r>
      <w:r w:rsidR="000E3755">
        <w:rPr>
          <w:rFonts w:ascii="Arial" w:hAnsi="Arial" w:cs="Arial"/>
        </w:rPr>
        <w:t xml:space="preserve">marks the third time that Massachusetts </w:t>
      </w:r>
      <w:r w:rsidR="00394790">
        <w:rPr>
          <w:rFonts w:ascii="Arial" w:hAnsi="Arial" w:cs="Arial"/>
        </w:rPr>
        <w:t xml:space="preserve">has </w:t>
      </w:r>
      <w:r w:rsidR="000E3755">
        <w:rPr>
          <w:rFonts w:ascii="Arial" w:hAnsi="Arial" w:cs="Arial"/>
        </w:rPr>
        <w:t xml:space="preserve">participated in TIMSS (1999 and 2007 were the two previous assessment administrations). </w:t>
      </w:r>
      <w:r w:rsidR="00394790">
        <w:rPr>
          <w:rFonts w:ascii="Arial" w:hAnsi="Arial" w:cs="Arial"/>
        </w:rPr>
        <w:t xml:space="preserve">In 2011, </w:t>
      </w:r>
      <w:r w:rsidR="000E3755">
        <w:rPr>
          <w:rFonts w:ascii="Arial" w:hAnsi="Arial" w:cs="Arial"/>
        </w:rPr>
        <w:t>Massachusetts was one of eight states asked by the U.S. Department of Educ</w:t>
      </w:r>
      <w:r w:rsidR="00EC6DD1">
        <w:rPr>
          <w:rFonts w:ascii="Arial" w:hAnsi="Arial" w:cs="Arial"/>
        </w:rPr>
        <w:t xml:space="preserve">ation to participate in </w:t>
      </w:r>
      <w:r w:rsidR="000E3755">
        <w:rPr>
          <w:rFonts w:ascii="Arial" w:hAnsi="Arial" w:cs="Arial"/>
        </w:rPr>
        <w:t>T</w:t>
      </w:r>
      <w:r w:rsidR="00A1102E">
        <w:rPr>
          <w:rFonts w:ascii="Arial" w:hAnsi="Arial" w:cs="Arial"/>
        </w:rPr>
        <w:t>IMSS at the eighth</w:t>
      </w:r>
      <w:r>
        <w:rPr>
          <w:rFonts w:ascii="Arial" w:hAnsi="Arial" w:cs="Arial"/>
        </w:rPr>
        <w:t>-</w:t>
      </w:r>
      <w:r w:rsidR="00A1102E">
        <w:rPr>
          <w:rFonts w:ascii="Arial" w:hAnsi="Arial" w:cs="Arial"/>
        </w:rPr>
        <w:t xml:space="preserve"> grade level.</w:t>
      </w:r>
      <w:r w:rsidR="000E3755" w:rsidRPr="009F62D1">
        <w:rPr>
          <w:rFonts w:ascii="Arial" w:hAnsi="Arial" w:cs="Arial"/>
        </w:rPr>
        <w:t xml:space="preserve"> </w:t>
      </w:r>
      <w:r w:rsidR="00987A9D">
        <w:rPr>
          <w:rFonts w:ascii="Arial" w:hAnsi="Arial" w:cs="Arial"/>
        </w:rPr>
        <w:t>In Massachusetts, TIMSS was administered to 2,075 students from 56 randomly selected Massachusetts public schools.</w:t>
      </w:r>
      <w:r w:rsidR="000E3755" w:rsidRPr="000E3755">
        <w:rPr>
          <w:rFonts w:ascii="Arial" w:hAnsi="Arial" w:cs="Arial"/>
        </w:rPr>
        <w:t xml:space="preserve"> </w:t>
      </w:r>
      <w:r w:rsidR="000E3755">
        <w:rPr>
          <w:rFonts w:ascii="Arial" w:hAnsi="Arial" w:cs="Arial"/>
        </w:rPr>
        <w:t>T</w:t>
      </w:r>
      <w:r w:rsidR="000E3755" w:rsidRPr="009F62D1">
        <w:rPr>
          <w:rFonts w:ascii="Arial" w:hAnsi="Arial" w:cs="Arial"/>
        </w:rPr>
        <w:t>his report will focus on</w:t>
      </w:r>
      <w:r w:rsidR="000E3755">
        <w:rPr>
          <w:rFonts w:ascii="Arial" w:hAnsi="Arial" w:cs="Arial"/>
        </w:rPr>
        <w:t>ly on</w:t>
      </w:r>
      <w:r w:rsidR="000E3755" w:rsidRPr="009F62D1">
        <w:rPr>
          <w:rFonts w:ascii="Arial" w:hAnsi="Arial" w:cs="Arial"/>
        </w:rPr>
        <w:t xml:space="preserve"> eighth grade results. </w:t>
      </w:r>
    </w:p>
    <w:p w:rsidR="000E3755" w:rsidRDefault="000E3755" w:rsidP="009E60B4">
      <w:pPr>
        <w:spacing w:line="240" w:lineRule="auto"/>
        <w:rPr>
          <w:rFonts w:ascii="Arial" w:hAnsi="Arial" w:cs="Arial"/>
        </w:rPr>
      </w:pPr>
    </w:p>
    <w:p w:rsidR="00436B73" w:rsidRDefault="00C41E83" w:rsidP="00436B73">
      <w:pPr>
        <w:rPr>
          <w:rFonts w:ascii="Arial" w:hAnsi="Arial" w:cs="Arial"/>
        </w:rPr>
      </w:pPr>
      <w:r>
        <w:rPr>
          <w:rFonts w:ascii="Arial" w:hAnsi="Arial" w:cs="Arial"/>
        </w:rPr>
        <w:t>Following are some h</w:t>
      </w:r>
      <w:r w:rsidR="001B56BC">
        <w:rPr>
          <w:rFonts w:ascii="Arial" w:hAnsi="Arial" w:cs="Arial"/>
        </w:rPr>
        <w:t>ighlights</w:t>
      </w:r>
      <w:r w:rsidR="00A1102E">
        <w:rPr>
          <w:rFonts w:ascii="Arial" w:hAnsi="Arial" w:cs="Arial"/>
        </w:rPr>
        <w:t xml:space="preserve"> of the TIMSS 2011 assessment in Massachusetts</w:t>
      </w:r>
      <w:r w:rsidR="001B56BC">
        <w:rPr>
          <w:rFonts w:ascii="Arial" w:hAnsi="Arial" w:cs="Arial"/>
        </w:rPr>
        <w:t>:</w:t>
      </w:r>
    </w:p>
    <w:p w:rsidR="009C5392" w:rsidRDefault="009C5392" w:rsidP="009E60B4">
      <w:pPr>
        <w:spacing w:line="240" w:lineRule="auto"/>
        <w:rPr>
          <w:rFonts w:ascii="Arial" w:hAnsi="Arial" w:cs="Arial"/>
        </w:rPr>
      </w:pPr>
    </w:p>
    <w:p w:rsidR="009C5392" w:rsidRPr="009C5392" w:rsidRDefault="002226ED" w:rsidP="001E0AD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When comparing results from 1999, </w:t>
      </w:r>
      <w:r w:rsidR="009C5392">
        <w:rPr>
          <w:rFonts w:ascii="Arial" w:hAnsi="Arial" w:cs="Arial"/>
        </w:rPr>
        <w:t>Massachusetts 8</w:t>
      </w:r>
      <w:r w:rsidR="009C5392" w:rsidRPr="009C5392">
        <w:rPr>
          <w:rFonts w:ascii="Arial" w:hAnsi="Arial" w:cs="Arial"/>
          <w:vertAlign w:val="superscript"/>
        </w:rPr>
        <w:t>th</w:t>
      </w:r>
      <w:r w:rsidR="009C5392">
        <w:rPr>
          <w:rFonts w:ascii="Arial" w:hAnsi="Arial" w:cs="Arial"/>
        </w:rPr>
        <w:t xml:space="preserve"> graders made the highest gains of an</w:t>
      </w:r>
      <w:r w:rsidR="00264CC7">
        <w:rPr>
          <w:rFonts w:ascii="Arial" w:hAnsi="Arial" w:cs="Arial"/>
        </w:rPr>
        <w:t>y</w:t>
      </w:r>
      <w:r w:rsidR="009C5392">
        <w:rPr>
          <w:rFonts w:ascii="Arial" w:hAnsi="Arial" w:cs="Arial"/>
        </w:rPr>
        <w:t xml:space="preserve"> participating nation or benchmarking entity in mathematics </w:t>
      </w:r>
      <w:r w:rsidR="003F1893">
        <w:rPr>
          <w:rFonts w:ascii="Arial" w:hAnsi="Arial" w:cs="Arial"/>
        </w:rPr>
        <w:t>(</w:t>
      </w:r>
      <w:r>
        <w:rPr>
          <w:rFonts w:ascii="Arial" w:hAnsi="Arial" w:cs="Arial"/>
        </w:rPr>
        <w:t>+48, from 513</w:t>
      </w:r>
      <w:r w:rsidR="003F1893">
        <w:rPr>
          <w:rFonts w:ascii="Arial" w:hAnsi="Arial" w:cs="Arial"/>
        </w:rPr>
        <w:t xml:space="preserve"> in 1999</w:t>
      </w:r>
      <w:r>
        <w:rPr>
          <w:rFonts w:ascii="Arial" w:hAnsi="Arial" w:cs="Arial"/>
        </w:rPr>
        <w:t xml:space="preserve"> to 561</w:t>
      </w:r>
      <w:r w:rsidR="003F1893">
        <w:rPr>
          <w:rFonts w:ascii="Arial" w:hAnsi="Arial" w:cs="Arial"/>
        </w:rPr>
        <w:t xml:space="preserve"> in 2011</w:t>
      </w:r>
      <w:r>
        <w:rPr>
          <w:rFonts w:ascii="Arial" w:hAnsi="Arial" w:cs="Arial"/>
        </w:rPr>
        <w:t>) and second highest gains in science (+34, from 533</w:t>
      </w:r>
      <w:r w:rsidR="003F1893">
        <w:rPr>
          <w:rFonts w:ascii="Arial" w:hAnsi="Arial" w:cs="Arial"/>
        </w:rPr>
        <w:t xml:space="preserve"> in 1999</w:t>
      </w:r>
      <w:r>
        <w:rPr>
          <w:rFonts w:ascii="Arial" w:hAnsi="Arial" w:cs="Arial"/>
        </w:rPr>
        <w:t xml:space="preserve"> to 567</w:t>
      </w:r>
      <w:r w:rsidR="003F1893">
        <w:rPr>
          <w:rFonts w:ascii="Arial" w:hAnsi="Arial" w:cs="Arial"/>
        </w:rPr>
        <w:t xml:space="preserve"> in 2011</w:t>
      </w:r>
      <w:r>
        <w:rPr>
          <w:rFonts w:ascii="Arial" w:hAnsi="Arial" w:cs="Arial"/>
        </w:rPr>
        <w:t>)</w:t>
      </w:r>
      <w:r w:rsidR="00F84224">
        <w:rPr>
          <w:rFonts w:ascii="Arial" w:hAnsi="Arial" w:cs="Arial"/>
        </w:rPr>
        <w:t>.</w:t>
      </w:r>
    </w:p>
    <w:p w:rsidR="001B56BC" w:rsidRDefault="001B56BC" w:rsidP="009E60B4">
      <w:pPr>
        <w:spacing w:line="240" w:lineRule="auto"/>
        <w:rPr>
          <w:rFonts w:ascii="Arial" w:hAnsi="Arial" w:cs="Arial"/>
        </w:rPr>
      </w:pPr>
    </w:p>
    <w:p w:rsidR="001B56BC" w:rsidRDefault="001B56BC" w:rsidP="001E0AD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mathematics, </w:t>
      </w:r>
      <w:r w:rsidR="00863F32">
        <w:rPr>
          <w:rFonts w:ascii="Arial" w:hAnsi="Arial" w:cs="Arial"/>
        </w:rPr>
        <w:t>Massachusetts 8</w:t>
      </w:r>
      <w:r w:rsidR="00863F32" w:rsidRPr="00863F32">
        <w:rPr>
          <w:rFonts w:ascii="Arial" w:hAnsi="Arial" w:cs="Arial"/>
          <w:vertAlign w:val="superscript"/>
        </w:rPr>
        <w:t>th</w:t>
      </w:r>
      <w:r w:rsidR="00863F32">
        <w:rPr>
          <w:rFonts w:ascii="Arial" w:hAnsi="Arial" w:cs="Arial"/>
        </w:rPr>
        <w:t xml:space="preserve"> graders had an average scale score of 561, statistically tied with Japan (570), and surpassed only by Korea (613), Singapore (611), Chinese Taipei (609), and Hong Kong SAR (586).</w:t>
      </w:r>
      <w:r w:rsidR="003F1893">
        <w:rPr>
          <w:rFonts w:ascii="Arial" w:hAnsi="Arial" w:cs="Arial"/>
        </w:rPr>
        <w:t xml:space="preserve"> Nineteen</w:t>
      </w:r>
      <w:r w:rsidR="001A288F">
        <w:rPr>
          <w:rFonts w:ascii="Arial" w:hAnsi="Arial" w:cs="Arial"/>
        </w:rPr>
        <w:t xml:space="preserve"> percent of the state’s 8</w:t>
      </w:r>
      <w:r w:rsidR="001A288F" w:rsidRPr="001A288F">
        <w:rPr>
          <w:rFonts w:ascii="Arial" w:hAnsi="Arial" w:cs="Arial"/>
          <w:vertAlign w:val="superscript"/>
        </w:rPr>
        <w:t>th</w:t>
      </w:r>
      <w:r w:rsidR="001A288F">
        <w:rPr>
          <w:rFonts w:ascii="Arial" w:hAnsi="Arial" w:cs="Arial"/>
        </w:rPr>
        <w:t xml:space="preserve"> graders performed at the Advanced level.</w:t>
      </w:r>
      <w:r w:rsidR="00264CC7">
        <w:rPr>
          <w:rFonts w:ascii="Arial" w:hAnsi="Arial" w:cs="Arial"/>
        </w:rPr>
        <w:t xml:space="preserve"> See figure 1 for a multi-year comparison of mathematics benchmarks.</w:t>
      </w:r>
    </w:p>
    <w:p w:rsidR="00863F32" w:rsidRPr="00863F32" w:rsidRDefault="00863F32" w:rsidP="009E60B4">
      <w:pPr>
        <w:spacing w:line="240" w:lineRule="auto"/>
        <w:ind w:left="360"/>
        <w:rPr>
          <w:rFonts w:ascii="Arial" w:hAnsi="Arial" w:cs="Arial"/>
        </w:rPr>
      </w:pPr>
    </w:p>
    <w:p w:rsidR="00863F32" w:rsidRDefault="00863F32" w:rsidP="001E0AD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In science, Massachusetts 8</w:t>
      </w:r>
      <w:r w:rsidRPr="00863F32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graders had an average scale score of 567, statistically tied with Chinese Taipei (564), Korea (560), Japan (558), and Minnesota (553), and surpassed only by Singapore (590).</w:t>
      </w:r>
      <w:r w:rsidR="003F1893">
        <w:rPr>
          <w:rFonts w:ascii="Arial" w:hAnsi="Arial" w:cs="Arial"/>
        </w:rPr>
        <w:t xml:space="preserve"> Twenty-four</w:t>
      </w:r>
      <w:r w:rsidR="001A288F">
        <w:rPr>
          <w:rFonts w:ascii="Arial" w:hAnsi="Arial" w:cs="Arial"/>
        </w:rPr>
        <w:t xml:space="preserve"> percent of the state’s 8</w:t>
      </w:r>
      <w:r w:rsidR="001A288F" w:rsidRPr="001A288F">
        <w:rPr>
          <w:rFonts w:ascii="Arial" w:hAnsi="Arial" w:cs="Arial"/>
          <w:vertAlign w:val="superscript"/>
        </w:rPr>
        <w:t>th</w:t>
      </w:r>
      <w:r w:rsidR="001A288F">
        <w:rPr>
          <w:rFonts w:ascii="Arial" w:hAnsi="Arial" w:cs="Arial"/>
        </w:rPr>
        <w:t xml:space="preserve"> graders performed at the Advanced level.</w:t>
      </w:r>
      <w:r w:rsidR="009A222C">
        <w:rPr>
          <w:rFonts w:ascii="Arial" w:hAnsi="Arial" w:cs="Arial"/>
        </w:rPr>
        <w:t xml:space="preserve"> </w:t>
      </w:r>
      <w:r w:rsidR="00264CC7">
        <w:rPr>
          <w:rFonts w:ascii="Arial" w:hAnsi="Arial" w:cs="Arial"/>
        </w:rPr>
        <w:t>See figure 2 for a multi-year comparison of science benchmarks.</w:t>
      </w:r>
    </w:p>
    <w:p w:rsidR="00863F32" w:rsidRPr="00863F32" w:rsidRDefault="00863F32" w:rsidP="009E60B4">
      <w:pPr>
        <w:pStyle w:val="ListParagraph"/>
        <w:spacing w:line="240" w:lineRule="auto"/>
        <w:rPr>
          <w:rFonts w:ascii="Arial" w:hAnsi="Arial" w:cs="Arial"/>
        </w:rPr>
      </w:pPr>
    </w:p>
    <w:p w:rsidR="00863F32" w:rsidRDefault="001A288F" w:rsidP="001E0AD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In both mathematics and science, there is no statistical difference between the performances of male and female students, although the scale scores of male</w:t>
      </w:r>
      <w:r w:rsidR="003F1893">
        <w:rPr>
          <w:rFonts w:ascii="Arial" w:hAnsi="Arial" w:cs="Arial"/>
        </w:rPr>
        <w:t>s was slightly higher than the scale scores</w:t>
      </w:r>
      <w:r>
        <w:rPr>
          <w:rFonts w:ascii="Arial" w:hAnsi="Arial" w:cs="Arial"/>
        </w:rPr>
        <w:t xml:space="preserve"> of females.</w:t>
      </w:r>
    </w:p>
    <w:p w:rsidR="009D54AF" w:rsidRPr="009D54AF" w:rsidRDefault="009D54AF" w:rsidP="009E60B4">
      <w:pPr>
        <w:pStyle w:val="ListParagraph"/>
        <w:spacing w:line="240" w:lineRule="auto"/>
        <w:rPr>
          <w:rFonts w:ascii="Arial" w:hAnsi="Arial" w:cs="Arial"/>
        </w:rPr>
      </w:pPr>
    </w:p>
    <w:p w:rsidR="009D54AF" w:rsidRDefault="009D54AF" w:rsidP="001E0AD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In mathematics, Massachusetts 8</w:t>
      </w:r>
      <w:r w:rsidRPr="009D54AF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graders outperformed </w:t>
      </w:r>
      <w:r w:rsidR="00BB161A">
        <w:rPr>
          <w:rFonts w:ascii="Arial" w:hAnsi="Arial" w:cs="Arial"/>
        </w:rPr>
        <w:t>students</w:t>
      </w:r>
      <w:r w:rsidR="009A5360">
        <w:rPr>
          <w:rFonts w:ascii="Arial" w:hAnsi="Arial" w:cs="Arial"/>
        </w:rPr>
        <w:t xml:space="preserve"> in the other 8 participating </w:t>
      </w:r>
      <w:r>
        <w:rPr>
          <w:rFonts w:ascii="Arial" w:hAnsi="Arial" w:cs="Arial"/>
        </w:rPr>
        <w:t xml:space="preserve">states (Alabama, California, Colorado, Connecticut, Florida, Indiana, Minnesota, and North Carolina) and the United States. </w:t>
      </w:r>
    </w:p>
    <w:p w:rsidR="004A5189" w:rsidRDefault="004A518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D54AF" w:rsidRDefault="009D54AF" w:rsidP="001E0AD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 science, Massachusetts 8</w:t>
      </w:r>
      <w:r w:rsidRPr="009D54AF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graders scored similarly to </w:t>
      </w:r>
      <w:r w:rsidR="00BB161A">
        <w:rPr>
          <w:rFonts w:ascii="Arial" w:hAnsi="Arial" w:cs="Arial"/>
        </w:rPr>
        <w:t>students</w:t>
      </w:r>
      <w:r>
        <w:rPr>
          <w:rFonts w:ascii="Arial" w:hAnsi="Arial" w:cs="Arial"/>
        </w:rPr>
        <w:t xml:space="preserve"> in Minnesota and </w:t>
      </w:r>
      <w:r w:rsidR="00BB161A">
        <w:rPr>
          <w:rFonts w:ascii="Arial" w:hAnsi="Arial" w:cs="Arial"/>
        </w:rPr>
        <w:t>higher</w:t>
      </w:r>
      <w:r>
        <w:rPr>
          <w:rFonts w:ascii="Arial" w:hAnsi="Arial" w:cs="Arial"/>
        </w:rPr>
        <w:t xml:space="preserve"> </w:t>
      </w:r>
      <w:r w:rsidR="00BB161A">
        <w:rPr>
          <w:rFonts w:ascii="Arial" w:hAnsi="Arial" w:cs="Arial"/>
        </w:rPr>
        <w:t>than students</w:t>
      </w:r>
      <w:r>
        <w:rPr>
          <w:rFonts w:ascii="Arial" w:hAnsi="Arial" w:cs="Arial"/>
        </w:rPr>
        <w:t xml:space="preserve"> in the remaining seven participating states and the United States.</w:t>
      </w:r>
    </w:p>
    <w:p w:rsidR="009E60B4" w:rsidRDefault="009E60B4" w:rsidP="001E0AD1">
      <w:pPr>
        <w:pStyle w:val="ListParagraph"/>
        <w:spacing w:line="276" w:lineRule="auto"/>
        <w:rPr>
          <w:rFonts w:ascii="Arial" w:hAnsi="Arial" w:cs="Arial"/>
        </w:rPr>
      </w:pPr>
    </w:p>
    <w:p w:rsidR="009D54AF" w:rsidRDefault="009A222C" w:rsidP="009D54AF">
      <w:pPr>
        <w:rPr>
          <w:rFonts w:ascii="Arial" w:hAnsi="Arial" w:cs="Arial"/>
          <w:b/>
        </w:rPr>
      </w:pPr>
      <w:proofErr w:type="gramStart"/>
      <w:r w:rsidRPr="007763B9">
        <w:rPr>
          <w:rFonts w:ascii="Arial" w:hAnsi="Arial" w:cs="Arial"/>
          <w:b/>
        </w:rPr>
        <w:t>Figure 1.</w:t>
      </w:r>
      <w:proofErr w:type="gramEnd"/>
      <w:r w:rsidRPr="007763B9">
        <w:rPr>
          <w:rFonts w:ascii="Arial" w:hAnsi="Arial" w:cs="Arial"/>
          <w:b/>
        </w:rPr>
        <w:t xml:space="preserve"> </w:t>
      </w:r>
      <w:r w:rsidR="004511E3">
        <w:rPr>
          <w:rFonts w:ascii="Arial" w:hAnsi="Arial" w:cs="Arial"/>
          <w:b/>
        </w:rPr>
        <w:t xml:space="preserve">TIMSS </w:t>
      </w:r>
      <w:r w:rsidRPr="007763B9">
        <w:rPr>
          <w:rFonts w:ascii="Arial" w:hAnsi="Arial" w:cs="Arial"/>
          <w:b/>
        </w:rPr>
        <w:t>Mathematics Benchmark Growth</w:t>
      </w:r>
      <w:r w:rsidR="004511E3">
        <w:rPr>
          <w:rFonts w:ascii="Arial" w:hAnsi="Arial" w:cs="Arial"/>
          <w:b/>
        </w:rPr>
        <w:t xml:space="preserve"> for Massachusetts</w:t>
      </w:r>
      <w:r w:rsidRPr="007763B9">
        <w:rPr>
          <w:rFonts w:ascii="Arial" w:hAnsi="Arial" w:cs="Arial"/>
          <w:b/>
        </w:rPr>
        <w:t xml:space="preserve"> </w:t>
      </w:r>
      <w:r w:rsidR="00D73079">
        <w:rPr>
          <w:rFonts w:ascii="Arial" w:hAnsi="Arial" w:cs="Arial"/>
          <w:b/>
        </w:rPr>
        <w:t xml:space="preserve">Grade 8 </w:t>
      </w:r>
      <w:r w:rsidR="000F0DCE" w:rsidRPr="007763B9">
        <w:rPr>
          <w:rFonts w:ascii="Arial" w:hAnsi="Arial" w:cs="Arial"/>
          <w:b/>
        </w:rPr>
        <w:t>1999-2011</w:t>
      </w:r>
    </w:p>
    <w:p w:rsidR="006302E7" w:rsidRPr="007763B9" w:rsidRDefault="006302E7" w:rsidP="009E60B4">
      <w:pPr>
        <w:spacing w:line="240" w:lineRule="auto"/>
        <w:rPr>
          <w:rFonts w:ascii="Arial" w:hAnsi="Arial" w:cs="Arial"/>
          <w:b/>
        </w:rPr>
      </w:pPr>
    </w:p>
    <w:p w:rsidR="009D54AF" w:rsidRDefault="00DE655A" w:rsidP="009D54AF">
      <w:pPr>
        <w:rPr>
          <w:rFonts w:ascii="Arial" w:hAnsi="Arial" w:cs="Arial"/>
        </w:rPr>
      </w:pPr>
      <w:r>
        <w:rPr>
          <w:noProof/>
        </w:rPr>
        <w:tab/>
      </w:r>
      <w:r>
        <w:rPr>
          <w:noProof/>
        </w:rPr>
        <w:tab/>
      </w:r>
      <w:r w:rsidRPr="00DE655A">
        <w:rPr>
          <w:noProof/>
          <w:lang w:eastAsia="zh-CN"/>
        </w:rPr>
        <w:drawing>
          <wp:inline distT="0" distB="0" distL="0" distR="0">
            <wp:extent cx="4724400" cy="2647950"/>
            <wp:effectExtent l="19050" t="0" r="0" b="0"/>
            <wp:docPr id="8" name="Picture 1" descr="Bar graph: Math Benchmark Growth for Massachusetts Grade 8 1999 to 2011.&#10; &#10;1999-Advanced 10%, High 30%, Intermediate 72%, Low 95%&#10;2007-Advanced 15%, High 55%, Intermediate 80%, Low 95%&#10;2011-Advanced 20%, High 58%, Intermediate 85%, Low 98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9135" t="21154" r="11378" b="19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3C5D3F">
        <w:rPr>
          <w:noProof/>
        </w:rPr>
        <w:tab/>
      </w:r>
    </w:p>
    <w:p w:rsidR="00D143D0" w:rsidRDefault="00D143D0" w:rsidP="00BB161A">
      <w:pPr>
        <w:spacing w:line="240" w:lineRule="auto"/>
        <w:rPr>
          <w:rFonts w:ascii="Arial" w:hAnsi="Arial" w:cs="Arial"/>
        </w:rPr>
      </w:pPr>
    </w:p>
    <w:p w:rsidR="00BB161A" w:rsidRDefault="000F0DCE" w:rsidP="000F0DCE">
      <w:pPr>
        <w:rPr>
          <w:rFonts w:ascii="Arial" w:hAnsi="Arial" w:cs="Arial"/>
          <w:b/>
        </w:rPr>
      </w:pPr>
      <w:proofErr w:type="gramStart"/>
      <w:r w:rsidRPr="007763B9">
        <w:rPr>
          <w:rFonts w:ascii="Arial" w:hAnsi="Arial" w:cs="Arial"/>
          <w:b/>
        </w:rPr>
        <w:t>Figure 2.</w:t>
      </w:r>
      <w:proofErr w:type="gramEnd"/>
      <w:r w:rsidRPr="007763B9">
        <w:rPr>
          <w:rFonts w:ascii="Arial" w:hAnsi="Arial" w:cs="Arial"/>
          <w:b/>
        </w:rPr>
        <w:t xml:space="preserve"> </w:t>
      </w:r>
      <w:r w:rsidR="004511E3">
        <w:rPr>
          <w:rFonts w:ascii="Arial" w:hAnsi="Arial" w:cs="Arial"/>
          <w:b/>
        </w:rPr>
        <w:t>TIMSS</w:t>
      </w:r>
      <w:r w:rsidRPr="007763B9">
        <w:rPr>
          <w:rFonts w:ascii="Arial" w:hAnsi="Arial" w:cs="Arial"/>
          <w:b/>
        </w:rPr>
        <w:t xml:space="preserve"> Science Benchmark Growth</w:t>
      </w:r>
      <w:r w:rsidR="004511E3">
        <w:rPr>
          <w:rFonts w:ascii="Arial" w:hAnsi="Arial" w:cs="Arial"/>
          <w:b/>
        </w:rPr>
        <w:t xml:space="preserve"> for Massachusetts</w:t>
      </w:r>
      <w:r w:rsidRPr="007763B9">
        <w:rPr>
          <w:rFonts w:ascii="Arial" w:hAnsi="Arial" w:cs="Arial"/>
          <w:b/>
        </w:rPr>
        <w:t xml:space="preserve"> </w:t>
      </w:r>
      <w:r w:rsidR="00D73079">
        <w:rPr>
          <w:rFonts w:ascii="Arial" w:hAnsi="Arial" w:cs="Arial"/>
          <w:b/>
        </w:rPr>
        <w:t xml:space="preserve">Grade 8 </w:t>
      </w:r>
      <w:r w:rsidRPr="007763B9">
        <w:rPr>
          <w:rFonts w:ascii="Arial" w:hAnsi="Arial" w:cs="Arial"/>
          <w:b/>
        </w:rPr>
        <w:t>1999-2011</w:t>
      </w:r>
    </w:p>
    <w:p w:rsidR="00F20A4D" w:rsidRPr="004D369A" w:rsidRDefault="00F20A4D" w:rsidP="000F0DCE">
      <w:pPr>
        <w:rPr>
          <w:rFonts w:ascii="Arial" w:hAnsi="Arial" w:cs="Arial"/>
          <w:b/>
          <w:sz w:val="16"/>
          <w:szCs w:val="16"/>
        </w:rPr>
      </w:pPr>
    </w:p>
    <w:p w:rsidR="009D54AF" w:rsidRDefault="00A52D77" w:rsidP="009D54AF">
      <w:pPr>
        <w:rPr>
          <w:rFonts w:ascii="Arial" w:hAnsi="Arial" w:cs="Arial"/>
        </w:rPr>
      </w:pPr>
      <w:r>
        <w:rPr>
          <w:noProof/>
        </w:rPr>
        <w:tab/>
      </w:r>
      <w:r>
        <w:rPr>
          <w:noProof/>
        </w:rPr>
        <w:tab/>
      </w:r>
      <w:r w:rsidRPr="00A52D77">
        <w:rPr>
          <w:noProof/>
          <w:lang w:eastAsia="zh-CN"/>
        </w:rPr>
        <w:drawing>
          <wp:inline distT="0" distB="0" distL="0" distR="0">
            <wp:extent cx="4086225" cy="2152650"/>
            <wp:effectExtent l="19050" t="0" r="9525" b="0"/>
            <wp:docPr id="13" name="Picture 13" descr="Science Benchmark Growth for Massachusetts Grade 8 1999 to 2011&#10;&#10;Numbers are approximations.&#10;1999-Advanced18%, High 40%, Intermediate 70%, Low 90%&#10;2007-Advanced 22%, High 62%, Intermediate 90%, Low 100%&#10;2011-Advanced 24%, High 60%, Intermediate 85%, Low 98%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494" t="18162" r="22756" b="33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9EA" w:rsidRDefault="006749EA" w:rsidP="00436B73">
      <w:pPr>
        <w:rPr>
          <w:rFonts w:ascii="Arial" w:hAnsi="Arial" w:cs="Arial"/>
          <w:b/>
          <w:sz w:val="28"/>
          <w:szCs w:val="28"/>
        </w:rPr>
      </w:pPr>
    </w:p>
    <w:p w:rsidR="006749EA" w:rsidRDefault="006749EA" w:rsidP="00436B73">
      <w:pPr>
        <w:rPr>
          <w:rFonts w:ascii="Arial" w:hAnsi="Arial" w:cs="Arial"/>
          <w:b/>
          <w:sz w:val="28"/>
          <w:szCs w:val="28"/>
        </w:rPr>
      </w:pPr>
    </w:p>
    <w:p w:rsidR="006749EA" w:rsidRDefault="006749EA" w:rsidP="00436B73">
      <w:pPr>
        <w:rPr>
          <w:rFonts w:ascii="Arial" w:hAnsi="Arial" w:cs="Arial"/>
          <w:b/>
          <w:sz w:val="28"/>
          <w:szCs w:val="28"/>
        </w:rPr>
      </w:pPr>
    </w:p>
    <w:p w:rsidR="006749EA" w:rsidRDefault="006749EA" w:rsidP="00436B73">
      <w:pPr>
        <w:rPr>
          <w:rFonts w:ascii="Arial" w:hAnsi="Arial" w:cs="Arial"/>
          <w:b/>
          <w:sz w:val="28"/>
          <w:szCs w:val="28"/>
        </w:rPr>
      </w:pPr>
    </w:p>
    <w:p w:rsidR="004A5189" w:rsidRDefault="004A518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436B73" w:rsidRDefault="00436B73" w:rsidP="00436B73">
      <w:pPr>
        <w:rPr>
          <w:rFonts w:ascii="Arial" w:hAnsi="Arial" w:cs="Arial"/>
          <w:b/>
          <w:sz w:val="28"/>
          <w:szCs w:val="28"/>
        </w:rPr>
      </w:pPr>
      <w:r w:rsidRPr="006E7CA3">
        <w:rPr>
          <w:rFonts w:ascii="Arial" w:hAnsi="Arial" w:cs="Arial"/>
          <w:b/>
          <w:sz w:val="28"/>
          <w:szCs w:val="28"/>
        </w:rPr>
        <w:lastRenderedPageBreak/>
        <w:t>Background on the TIMSS Assessment</w:t>
      </w:r>
    </w:p>
    <w:p w:rsidR="009C3A97" w:rsidRPr="000F5896" w:rsidRDefault="009C3A97" w:rsidP="006302E7">
      <w:pPr>
        <w:spacing w:line="276" w:lineRule="auto"/>
        <w:rPr>
          <w:rFonts w:ascii="Arial" w:hAnsi="Arial" w:cs="Arial"/>
          <w:b/>
          <w:sz w:val="16"/>
          <w:szCs w:val="16"/>
        </w:rPr>
      </w:pPr>
    </w:p>
    <w:p w:rsidR="009F62D1" w:rsidRDefault="009F62D1" w:rsidP="001E0AD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The TIMSS math</w:t>
      </w:r>
      <w:r w:rsidR="008638FF">
        <w:rPr>
          <w:rFonts w:ascii="Arial" w:hAnsi="Arial" w:cs="Arial"/>
        </w:rPr>
        <w:t xml:space="preserve">ematics and science assessments, developed collaboratively with the participating countries, </w:t>
      </w:r>
      <w:r>
        <w:rPr>
          <w:rFonts w:ascii="Arial" w:hAnsi="Arial" w:cs="Arial"/>
        </w:rPr>
        <w:t xml:space="preserve">are based on comprehensive </w:t>
      </w:r>
      <w:r w:rsidR="008638FF">
        <w:rPr>
          <w:rFonts w:ascii="Arial" w:hAnsi="Arial" w:cs="Arial"/>
        </w:rPr>
        <w:t xml:space="preserve">test </w:t>
      </w:r>
      <w:r>
        <w:rPr>
          <w:rFonts w:ascii="Arial" w:hAnsi="Arial" w:cs="Arial"/>
        </w:rPr>
        <w:t>frameworks that are organized around two dimensions:</w:t>
      </w:r>
    </w:p>
    <w:p w:rsidR="001E0AD1" w:rsidRDefault="001E0AD1" w:rsidP="001E0AD1">
      <w:pPr>
        <w:spacing w:line="276" w:lineRule="auto"/>
        <w:rPr>
          <w:rFonts w:ascii="Arial" w:hAnsi="Arial" w:cs="Arial"/>
        </w:rPr>
      </w:pPr>
    </w:p>
    <w:p w:rsidR="009F62D1" w:rsidRDefault="009F62D1" w:rsidP="001E0AD1">
      <w:pPr>
        <w:pStyle w:val="ListParagraph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 content dimension specifying the domains or subject matter to be assessed within the subject; and</w:t>
      </w:r>
    </w:p>
    <w:p w:rsidR="009F62D1" w:rsidRDefault="009F62D1" w:rsidP="001E0AD1">
      <w:pPr>
        <w:pStyle w:val="ListParagraph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 cognitive dimension specifying the domains or thinking processes expected of students as they engage with the subject matter.</w:t>
      </w:r>
    </w:p>
    <w:p w:rsidR="009F62D1" w:rsidRDefault="009F62D1" w:rsidP="001E0AD1">
      <w:pPr>
        <w:spacing w:line="276" w:lineRule="auto"/>
        <w:rPr>
          <w:rFonts w:ascii="Arial" w:hAnsi="Arial" w:cs="Arial"/>
        </w:rPr>
      </w:pPr>
    </w:p>
    <w:p w:rsidR="009F62D1" w:rsidRDefault="009F62D1" w:rsidP="009F62D1">
      <w:pPr>
        <w:rPr>
          <w:rFonts w:ascii="Arial" w:hAnsi="Arial" w:cs="Arial"/>
        </w:rPr>
      </w:pPr>
      <w:r>
        <w:rPr>
          <w:rFonts w:ascii="Arial" w:hAnsi="Arial" w:cs="Arial"/>
        </w:rPr>
        <w:t>The content and cognitive domains for eighth grade mathematics are:</w:t>
      </w:r>
    </w:p>
    <w:p w:rsidR="00413AFB" w:rsidRDefault="00413AFB" w:rsidP="009F62D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413AFB" w:rsidTr="00DC73E9">
        <w:tc>
          <w:tcPr>
            <w:tcW w:w="2394" w:type="dxa"/>
            <w:shd w:val="clear" w:color="auto" w:fill="8DB3E2" w:themeFill="text2" w:themeFillTint="66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 w:rsidRPr="00413AFB">
              <w:rPr>
                <w:rFonts w:ascii="Arial" w:hAnsi="Arial" w:cs="Arial"/>
              </w:rPr>
              <w:t>Percent</w:t>
            </w:r>
          </w:p>
        </w:tc>
        <w:tc>
          <w:tcPr>
            <w:tcW w:w="2394" w:type="dxa"/>
            <w:shd w:val="clear" w:color="auto" w:fill="8DB3E2" w:themeFill="text2" w:themeFillTint="66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 w:rsidRPr="00413AFB">
              <w:rPr>
                <w:rFonts w:ascii="Arial" w:hAnsi="Arial" w:cs="Arial"/>
              </w:rPr>
              <w:t>Content Domain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2394" w:type="dxa"/>
            <w:shd w:val="clear" w:color="auto" w:fill="8DB3E2" w:themeFill="text2" w:themeFillTint="66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Percent</w:t>
            </w:r>
          </w:p>
        </w:tc>
        <w:tc>
          <w:tcPr>
            <w:tcW w:w="2394" w:type="dxa"/>
            <w:shd w:val="clear" w:color="auto" w:fill="8DB3E2" w:themeFill="text2" w:themeFillTint="66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Cognitive Domains</w:t>
            </w:r>
          </w:p>
        </w:tc>
      </w:tr>
      <w:tr w:rsidR="00413AFB" w:rsidTr="00DC73E9">
        <w:tc>
          <w:tcPr>
            <w:tcW w:w="2394" w:type="dxa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 w:rsidRPr="00413AFB">
              <w:rPr>
                <w:rFonts w:ascii="Arial" w:hAnsi="Arial" w:cs="Arial"/>
              </w:rPr>
              <w:t>30%</w:t>
            </w:r>
          </w:p>
        </w:tc>
        <w:tc>
          <w:tcPr>
            <w:tcW w:w="2394" w:type="dxa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</w:t>
            </w:r>
          </w:p>
        </w:tc>
        <w:tc>
          <w:tcPr>
            <w:tcW w:w="2394" w:type="dxa"/>
          </w:tcPr>
          <w:p w:rsidR="00413AFB" w:rsidRPr="00413AFB" w:rsidRDefault="00413AFB" w:rsidP="00DC73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35%</w:t>
            </w:r>
          </w:p>
        </w:tc>
        <w:tc>
          <w:tcPr>
            <w:tcW w:w="2394" w:type="dxa"/>
          </w:tcPr>
          <w:p w:rsidR="00413AFB" w:rsidRPr="00413AFB" w:rsidRDefault="00DC73E9" w:rsidP="00DC73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Knowing</w:t>
            </w:r>
          </w:p>
        </w:tc>
      </w:tr>
      <w:tr w:rsidR="00413AFB" w:rsidTr="00DC73E9">
        <w:tc>
          <w:tcPr>
            <w:tcW w:w="2394" w:type="dxa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30%</w:t>
            </w:r>
          </w:p>
        </w:tc>
        <w:tc>
          <w:tcPr>
            <w:tcW w:w="2394" w:type="dxa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Algebra</w:t>
            </w:r>
          </w:p>
        </w:tc>
        <w:tc>
          <w:tcPr>
            <w:tcW w:w="2394" w:type="dxa"/>
          </w:tcPr>
          <w:p w:rsidR="00413AFB" w:rsidRPr="00413AFB" w:rsidRDefault="00413AFB" w:rsidP="00DC73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40%</w:t>
            </w:r>
          </w:p>
        </w:tc>
        <w:tc>
          <w:tcPr>
            <w:tcW w:w="2394" w:type="dxa"/>
          </w:tcPr>
          <w:p w:rsidR="00413AFB" w:rsidRPr="00413AFB" w:rsidRDefault="00DC73E9" w:rsidP="00DC73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Applying</w:t>
            </w:r>
          </w:p>
        </w:tc>
      </w:tr>
      <w:tr w:rsidR="00413AFB" w:rsidTr="00DC73E9">
        <w:tc>
          <w:tcPr>
            <w:tcW w:w="2394" w:type="dxa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2394" w:type="dxa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Geometry</w:t>
            </w:r>
          </w:p>
        </w:tc>
        <w:tc>
          <w:tcPr>
            <w:tcW w:w="2394" w:type="dxa"/>
          </w:tcPr>
          <w:p w:rsidR="00413AFB" w:rsidRPr="00413AFB" w:rsidRDefault="00413AFB" w:rsidP="00DC73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2394" w:type="dxa"/>
          </w:tcPr>
          <w:p w:rsidR="00413AFB" w:rsidRPr="00413AFB" w:rsidRDefault="00DC73E9" w:rsidP="00DC73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Reasoning</w:t>
            </w:r>
          </w:p>
        </w:tc>
      </w:tr>
      <w:tr w:rsidR="00413AFB" w:rsidTr="00DC73E9">
        <w:tc>
          <w:tcPr>
            <w:tcW w:w="2394" w:type="dxa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2394" w:type="dxa"/>
          </w:tcPr>
          <w:p w:rsidR="00413AFB" w:rsidRPr="00413AFB" w:rsidRDefault="00413AFB" w:rsidP="0041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and Chance</w:t>
            </w:r>
          </w:p>
        </w:tc>
        <w:tc>
          <w:tcPr>
            <w:tcW w:w="2394" w:type="dxa"/>
          </w:tcPr>
          <w:p w:rsidR="00413AFB" w:rsidRPr="00413AFB" w:rsidRDefault="009C3A97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̶</w:t>
            </w:r>
          </w:p>
        </w:tc>
        <w:tc>
          <w:tcPr>
            <w:tcW w:w="2394" w:type="dxa"/>
          </w:tcPr>
          <w:p w:rsidR="00413AFB" w:rsidRPr="00413AFB" w:rsidRDefault="009C3A97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̶</w:t>
            </w:r>
          </w:p>
        </w:tc>
      </w:tr>
    </w:tbl>
    <w:p w:rsidR="00436B73" w:rsidRPr="006302E7" w:rsidRDefault="00436B73" w:rsidP="00413AFB">
      <w:pPr>
        <w:jc w:val="right"/>
        <w:rPr>
          <w:rFonts w:ascii="Arial" w:hAnsi="Arial" w:cs="Arial"/>
          <w:b/>
        </w:rPr>
      </w:pPr>
    </w:p>
    <w:p w:rsidR="00436B73" w:rsidRDefault="00DC73E9" w:rsidP="00436B7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The content and cognitive domains for eighth grade science are:</w:t>
      </w:r>
    </w:p>
    <w:p w:rsidR="00DC73E9" w:rsidRDefault="00DC73E9" w:rsidP="00436B73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DC73E9" w:rsidRPr="00413AFB" w:rsidTr="00C62D49">
        <w:tc>
          <w:tcPr>
            <w:tcW w:w="2394" w:type="dxa"/>
            <w:shd w:val="clear" w:color="auto" w:fill="C2D69B" w:themeFill="accent3" w:themeFillTint="99"/>
          </w:tcPr>
          <w:p w:rsidR="00DC73E9" w:rsidRPr="00413AFB" w:rsidRDefault="00DC73E9" w:rsidP="008C7C7C">
            <w:pPr>
              <w:jc w:val="center"/>
              <w:rPr>
                <w:rFonts w:ascii="Arial" w:hAnsi="Arial" w:cs="Arial"/>
              </w:rPr>
            </w:pPr>
            <w:r w:rsidRPr="00413AFB">
              <w:rPr>
                <w:rFonts w:ascii="Arial" w:hAnsi="Arial" w:cs="Arial"/>
              </w:rPr>
              <w:t>Percent</w:t>
            </w:r>
          </w:p>
        </w:tc>
        <w:tc>
          <w:tcPr>
            <w:tcW w:w="2394" w:type="dxa"/>
            <w:shd w:val="clear" w:color="auto" w:fill="C2D69B" w:themeFill="accent3" w:themeFillTint="99"/>
          </w:tcPr>
          <w:p w:rsidR="00DC73E9" w:rsidRPr="00413AFB" w:rsidRDefault="00DC73E9" w:rsidP="008C7C7C">
            <w:pPr>
              <w:jc w:val="center"/>
              <w:rPr>
                <w:rFonts w:ascii="Arial" w:hAnsi="Arial" w:cs="Arial"/>
              </w:rPr>
            </w:pPr>
            <w:r w:rsidRPr="00413AFB">
              <w:rPr>
                <w:rFonts w:ascii="Arial" w:hAnsi="Arial" w:cs="Arial"/>
              </w:rPr>
              <w:t>Content Domain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2394" w:type="dxa"/>
            <w:shd w:val="clear" w:color="auto" w:fill="C2D69B" w:themeFill="accent3" w:themeFillTint="99"/>
          </w:tcPr>
          <w:p w:rsidR="00DC73E9" w:rsidRPr="00413AFB" w:rsidRDefault="00DC73E9" w:rsidP="008C7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Percent</w:t>
            </w:r>
          </w:p>
        </w:tc>
        <w:tc>
          <w:tcPr>
            <w:tcW w:w="2394" w:type="dxa"/>
            <w:shd w:val="clear" w:color="auto" w:fill="C2D69B" w:themeFill="accent3" w:themeFillTint="99"/>
          </w:tcPr>
          <w:p w:rsidR="00DC73E9" w:rsidRPr="00413AFB" w:rsidRDefault="00DC73E9" w:rsidP="008C7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Cognitive Domains</w:t>
            </w:r>
          </w:p>
        </w:tc>
      </w:tr>
      <w:tr w:rsidR="00DC73E9" w:rsidTr="00DC73E9"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35%</w:t>
            </w:r>
          </w:p>
        </w:tc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</w:t>
            </w:r>
          </w:p>
        </w:tc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35%</w:t>
            </w:r>
          </w:p>
        </w:tc>
        <w:tc>
          <w:tcPr>
            <w:tcW w:w="2394" w:type="dxa"/>
          </w:tcPr>
          <w:p w:rsidR="00DC73E9" w:rsidRPr="00413AFB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Knowing</w:t>
            </w:r>
          </w:p>
        </w:tc>
      </w:tr>
      <w:tr w:rsidR="00DC73E9" w:rsidTr="00DC73E9"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</w:t>
            </w:r>
          </w:p>
        </w:tc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35%</w:t>
            </w:r>
          </w:p>
        </w:tc>
        <w:tc>
          <w:tcPr>
            <w:tcW w:w="2394" w:type="dxa"/>
          </w:tcPr>
          <w:p w:rsidR="00DC73E9" w:rsidRPr="00413AFB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Applying</w:t>
            </w:r>
          </w:p>
        </w:tc>
      </w:tr>
      <w:tr w:rsidR="00DC73E9" w:rsidTr="00DC73E9"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</w:t>
            </w:r>
          </w:p>
        </w:tc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30%</w:t>
            </w:r>
          </w:p>
        </w:tc>
        <w:tc>
          <w:tcPr>
            <w:tcW w:w="2394" w:type="dxa"/>
          </w:tcPr>
          <w:p w:rsidR="00DC73E9" w:rsidRPr="00413AFB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Reasoning</w:t>
            </w:r>
          </w:p>
        </w:tc>
      </w:tr>
      <w:tr w:rsidR="00DC73E9" w:rsidTr="00DC73E9"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2394" w:type="dxa"/>
          </w:tcPr>
          <w:p w:rsidR="00DC73E9" w:rsidRDefault="00DC73E9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Earth Science</w:t>
            </w:r>
          </w:p>
        </w:tc>
        <w:tc>
          <w:tcPr>
            <w:tcW w:w="2394" w:type="dxa"/>
          </w:tcPr>
          <w:p w:rsidR="00DC73E9" w:rsidRDefault="009C3A97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̶</w:t>
            </w:r>
          </w:p>
        </w:tc>
        <w:tc>
          <w:tcPr>
            <w:tcW w:w="2394" w:type="dxa"/>
          </w:tcPr>
          <w:p w:rsidR="00DC73E9" w:rsidRDefault="009C3A97" w:rsidP="009C3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̶</w:t>
            </w:r>
          </w:p>
        </w:tc>
      </w:tr>
    </w:tbl>
    <w:p w:rsidR="001E0AD1" w:rsidRDefault="001E0AD1" w:rsidP="00436B73">
      <w:pPr>
        <w:rPr>
          <w:rFonts w:ascii="Arial" w:hAnsi="Arial" w:cs="Arial"/>
        </w:rPr>
      </w:pPr>
    </w:p>
    <w:p w:rsidR="00436B73" w:rsidRDefault="007B6503" w:rsidP="001E0AD1">
      <w:pPr>
        <w:spacing w:line="276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t>Given the frameworks’ broad covera</w:t>
      </w:r>
      <w:r w:rsidR="005D2FFD">
        <w:rPr>
          <w:rFonts w:ascii="Arial" w:hAnsi="Arial" w:cs="Arial"/>
        </w:rPr>
        <w:t xml:space="preserve">ge goals, the assessment item pools are necessarily large with about half being multiple choice and half being constructed response items where students write a short </w:t>
      </w:r>
      <w:r w:rsidR="00172CA8">
        <w:rPr>
          <w:rFonts w:ascii="Arial" w:hAnsi="Arial" w:cs="Arial"/>
        </w:rPr>
        <w:t>answer. The</w:t>
      </w:r>
      <w:r w:rsidR="00AD1D17">
        <w:rPr>
          <w:rFonts w:ascii="Arial" w:hAnsi="Arial" w:cs="Arial"/>
        </w:rPr>
        <w:t xml:space="preserve"> achievement re</w:t>
      </w:r>
      <w:r w:rsidR="00DD472A">
        <w:rPr>
          <w:rFonts w:ascii="Arial" w:hAnsi="Arial" w:cs="Arial"/>
        </w:rPr>
        <w:t>sults are reported on the 8th</w:t>
      </w:r>
      <w:r w:rsidR="00AD1D17">
        <w:rPr>
          <w:rFonts w:ascii="Arial" w:hAnsi="Arial" w:cs="Arial"/>
        </w:rPr>
        <w:t xml:space="preserve"> grade TIMSS achievement scales with a range of 1-1,000 (although student performance typically ranges between 300 and 700). TIMSS uses the center point of the scale (500) as a point of reference that remains constant from assessment to assessment. TIMSS reports achievement at four points along the scale as international benchmarks: Advanced (625), High (550), Intermediate (475), and Low (400).</w:t>
      </w:r>
    </w:p>
    <w:p w:rsidR="00964630" w:rsidRDefault="00964630" w:rsidP="001E0AD1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:rsidR="005D2FFD" w:rsidRDefault="005D2FFD" w:rsidP="001E0AD1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:rsidR="005D2FFD" w:rsidRDefault="005D2FFD" w:rsidP="001E0AD1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:rsidR="005D2FFD" w:rsidRDefault="005D2FFD" w:rsidP="001E0AD1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:rsidR="005D2FFD" w:rsidRDefault="005D2FFD" w:rsidP="001E0AD1">
      <w:pPr>
        <w:spacing w:line="276" w:lineRule="auto"/>
        <w:rPr>
          <w:rFonts w:ascii="Arial" w:hAnsi="Arial" w:cs="Arial"/>
          <w:b/>
          <w:sz w:val="32"/>
          <w:szCs w:val="32"/>
        </w:rPr>
      </w:pPr>
    </w:p>
    <w:p w:rsidR="005D2FFD" w:rsidRDefault="005D2FFD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:rsidR="00436B73" w:rsidRDefault="0088309E" w:rsidP="00436B73">
      <w:pPr>
        <w:rPr>
          <w:rFonts w:ascii="Arial" w:hAnsi="Arial" w:cs="Arial"/>
          <w:b/>
          <w:sz w:val="28"/>
          <w:szCs w:val="28"/>
        </w:rPr>
      </w:pPr>
      <w:r w:rsidRPr="006E7CA3">
        <w:rPr>
          <w:rFonts w:ascii="Arial" w:hAnsi="Arial" w:cs="Arial"/>
          <w:b/>
          <w:sz w:val="28"/>
          <w:szCs w:val="28"/>
        </w:rPr>
        <w:lastRenderedPageBreak/>
        <w:t>2011 TIMSS Mathematics Results</w:t>
      </w:r>
    </w:p>
    <w:p w:rsidR="0049094F" w:rsidRDefault="006276C6" w:rsidP="001E0AD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2011, </w:t>
      </w:r>
      <w:r w:rsidR="00D32707">
        <w:rPr>
          <w:rFonts w:ascii="Arial" w:hAnsi="Arial" w:cs="Arial"/>
        </w:rPr>
        <w:t xml:space="preserve">the </w:t>
      </w:r>
      <w:r w:rsidR="007B7C7E">
        <w:rPr>
          <w:rFonts w:ascii="Arial" w:hAnsi="Arial" w:cs="Arial"/>
        </w:rPr>
        <w:t xml:space="preserve">Massachusetts </w:t>
      </w:r>
      <w:r w:rsidR="00D63351">
        <w:rPr>
          <w:rFonts w:ascii="Arial" w:hAnsi="Arial" w:cs="Arial"/>
        </w:rPr>
        <w:t xml:space="preserve">mathematics </w:t>
      </w:r>
      <w:r w:rsidR="007B7C7E">
        <w:rPr>
          <w:rFonts w:ascii="Arial" w:hAnsi="Arial" w:cs="Arial"/>
        </w:rPr>
        <w:t xml:space="preserve">eighth grade </w:t>
      </w:r>
      <w:r>
        <w:rPr>
          <w:rFonts w:ascii="Arial" w:hAnsi="Arial" w:cs="Arial"/>
        </w:rPr>
        <w:t>average scale score of 561 was higher than that of 2007 (547)</w:t>
      </w:r>
      <w:r w:rsidR="005F0DCD">
        <w:rPr>
          <w:rFonts w:ascii="Arial" w:hAnsi="Arial" w:cs="Arial"/>
        </w:rPr>
        <w:t xml:space="preserve"> and 1999 (51</w:t>
      </w:r>
      <w:r w:rsidR="00EC21D0">
        <w:rPr>
          <w:rFonts w:ascii="Arial" w:hAnsi="Arial" w:cs="Arial"/>
        </w:rPr>
        <w:t>3)</w:t>
      </w:r>
      <w:r>
        <w:rPr>
          <w:rFonts w:ascii="Arial" w:hAnsi="Arial" w:cs="Arial"/>
        </w:rPr>
        <w:t>. In 2011, only four nations scored statistically higher than Massachusetts (see Table 1 for complete results). In 2007, five nati</w:t>
      </w:r>
      <w:r w:rsidR="00D32707">
        <w:rPr>
          <w:rFonts w:ascii="Arial" w:hAnsi="Arial" w:cs="Arial"/>
        </w:rPr>
        <w:t>ons scored significantly higher</w:t>
      </w:r>
      <w:r>
        <w:rPr>
          <w:rFonts w:ascii="Arial" w:hAnsi="Arial" w:cs="Arial"/>
        </w:rPr>
        <w:t>.</w:t>
      </w:r>
      <w:r w:rsidR="0049094F" w:rsidRPr="0049094F">
        <w:rPr>
          <w:rFonts w:ascii="Arial" w:hAnsi="Arial" w:cs="Arial"/>
        </w:rPr>
        <w:t xml:space="preserve"> </w:t>
      </w:r>
      <w:r w:rsidR="00631739">
        <w:rPr>
          <w:rFonts w:ascii="Arial" w:hAnsi="Arial" w:cs="Arial"/>
        </w:rPr>
        <w:t xml:space="preserve">In 2011, </w:t>
      </w:r>
      <w:r w:rsidR="0049094F">
        <w:rPr>
          <w:rFonts w:ascii="Arial" w:hAnsi="Arial" w:cs="Arial"/>
        </w:rPr>
        <w:t>19% of Massachusetts eighth grade students scored at the Advanced</w:t>
      </w:r>
      <w:r w:rsidR="00631739">
        <w:rPr>
          <w:rFonts w:ascii="Arial" w:hAnsi="Arial" w:cs="Arial"/>
        </w:rPr>
        <w:t xml:space="preserve"> International Level, </w:t>
      </w:r>
      <w:r w:rsidR="0049094F">
        <w:rPr>
          <w:rFonts w:ascii="Arial" w:hAnsi="Arial" w:cs="Arial"/>
        </w:rPr>
        <w:t>behind Chinese Taipei (49%), the Republic of Korea (47%), Singapore (48%), Hong Kong SAR (34%), and Japan (27%).</w:t>
      </w:r>
    </w:p>
    <w:p w:rsidR="006749EA" w:rsidRDefault="006749EA" w:rsidP="001E0AD1">
      <w:pPr>
        <w:spacing w:line="276" w:lineRule="auto"/>
        <w:rPr>
          <w:rFonts w:ascii="Arial" w:hAnsi="Arial" w:cs="Arial"/>
        </w:rPr>
      </w:pPr>
    </w:p>
    <w:p w:rsidR="006C4012" w:rsidRPr="003E251E" w:rsidRDefault="00C70B2F" w:rsidP="00B019F7">
      <w:pPr>
        <w:spacing w:line="240" w:lineRule="auto"/>
        <w:rPr>
          <w:rFonts w:ascii="Arial" w:hAnsi="Arial" w:cs="Arial"/>
          <w:b/>
          <w:bCs/>
        </w:rPr>
      </w:pPr>
      <w:proofErr w:type="gramStart"/>
      <w:r w:rsidRPr="003E251E">
        <w:rPr>
          <w:rFonts w:ascii="Arial" w:hAnsi="Arial" w:cs="Arial"/>
          <w:b/>
          <w:bCs/>
        </w:rPr>
        <w:t>Table 1</w:t>
      </w:r>
      <w:r w:rsidR="0049094F" w:rsidRPr="003E251E">
        <w:rPr>
          <w:rFonts w:ascii="Arial" w:hAnsi="Arial" w:cs="Arial"/>
          <w:b/>
          <w:bCs/>
        </w:rPr>
        <w:t>.</w:t>
      </w:r>
      <w:proofErr w:type="gramEnd"/>
      <w:r w:rsidR="0049094F" w:rsidRPr="003E251E">
        <w:rPr>
          <w:rFonts w:ascii="Arial" w:hAnsi="Arial" w:cs="Arial"/>
          <w:b/>
          <w:bCs/>
        </w:rPr>
        <w:t xml:space="preserve"> </w:t>
      </w:r>
      <w:r w:rsidR="00A87815" w:rsidRPr="003E251E">
        <w:rPr>
          <w:rFonts w:ascii="Arial" w:hAnsi="Arial" w:cs="Arial"/>
          <w:b/>
          <w:bCs/>
        </w:rPr>
        <w:t xml:space="preserve">TIMSS 2011 Grade 8 Mathematics Average </w:t>
      </w:r>
      <w:r w:rsidR="004B080C">
        <w:rPr>
          <w:rFonts w:ascii="Arial" w:hAnsi="Arial" w:cs="Arial"/>
          <w:b/>
          <w:bCs/>
        </w:rPr>
        <w:t xml:space="preserve">Scale </w:t>
      </w:r>
      <w:r w:rsidR="00A87815" w:rsidRPr="003E251E">
        <w:rPr>
          <w:rFonts w:ascii="Arial" w:hAnsi="Arial" w:cs="Arial"/>
          <w:b/>
          <w:bCs/>
        </w:rPr>
        <w:t>S</w:t>
      </w:r>
      <w:r w:rsidR="0049094F" w:rsidRPr="003E251E">
        <w:rPr>
          <w:rFonts w:ascii="Arial" w:hAnsi="Arial" w:cs="Arial"/>
          <w:b/>
          <w:bCs/>
        </w:rPr>
        <w:t>cores</w:t>
      </w:r>
      <w:r w:rsidR="00A87815" w:rsidRPr="003E251E">
        <w:rPr>
          <w:rFonts w:ascii="Arial" w:hAnsi="Arial" w:cs="Arial"/>
          <w:b/>
          <w:bCs/>
        </w:rPr>
        <w:t xml:space="preserve"> </w:t>
      </w:r>
    </w:p>
    <w:p w:rsidR="00C70B2F" w:rsidRPr="005C2405" w:rsidRDefault="00C70B2F" w:rsidP="00B019F7">
      <w:pPr>
        <w:spacing w:line="240" w:lineRule="auto"/>
        <w:rPr>
          <w:rFonts w:ascii="Arial" w:hAnsi="Arial" w:cs="Arial"/>
          <w:sz w:val="16"/>
          <w:szCs w:val="16"/>
        </w:rPr>
      </w:pPr>
    </w:p>
    <w:tbl>
      <w:tblPr>
        <w:tblW w:w="7260" w:type="dxa"/>
        <w:tblInd w:w="93" w:type="dxa"/>
        <w:tblLook w:val="04A0"/>
      </w:tblPr>
      <w:tblGrid>
        <w:gridCol w:w="3255"/>
        <w:gridCol w:w="1348"/>
        <w:gridCol w:w="2657"/>
      </w:tblGrid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49094F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A5189" w:rsidRDefault="00C70B2F" w:rsidP="0049094F">
            <w:pPr>
              <w:spacing w:line="24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sz w:val="16"/>
                <w:szCs w:val="16"/>
              </w:rPr>
              <w:t>All students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A5189" w:rsidRDefault="00C70B2F" w:rsidP="0049094F">
            <w:pPr>
              <w:spacing w:line="240" w:lineRule="auto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sz w:val="16"/>
                <w:szCs w:val="16"/>
              </w:rPr>
              <w:t>Jurisdiction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A5189" w:rsidRDefault="00C70B2F" w:rsidP="0049094F">
            <w:pPr>
              <w:spacing w:line="240" w:lineRule="auto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sz w:val="16"/>
                <w:szCs w:val="16"/>
              </w:rPr>
              <w:t>Average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A5189" w:rsidRDefault="00C70B2F" w:rsidP="0049094F">
            <w:pPr>
              <w:spacing w:line="240" w:lineRule="auto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sz w:val="16"/>
                <w:szCs w:val="16"/>
              </w:rPr>
              <w:t>Standard error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Korea, Rep. of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613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(2.9)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Singapore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611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(3.8)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Chinese Taipei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609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(3.2)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Hong Kong SAR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586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(3.8)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Japan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570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(2.6)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Massachusetts, US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561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(5.3)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Minnesota, US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545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(4.6)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Russian Federation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539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(3.6)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North Carolina, US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537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(6.8)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Quebec, Canada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532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(2.3)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Indiana, US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522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(5.1)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Colorado, US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518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(4.9)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Connecticut, US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518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(4.8)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Israel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516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(4.1)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Finland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514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(2.5)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Florida, US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513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(6.4)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Ontario, Canada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512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(2.5)</w:t>
            </w:r>
          </w:p>
        </w:tc>
      </w:tr>
      <w:tr w:rsidR="00C70B2F" w:rsidRPr="0049094F" w:rsidTr="00C62D49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United States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509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(2.6)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Alberta, Canada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505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(2.6)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Hungary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505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(3.5)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Australia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505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(5.1)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Slovenia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505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(2.2)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Lithuania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502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(2.5)</w:t>
            </w:r>
          </w:p>
        </w:tc>
      </w:tr>
      <w:tr w:rsidR="00C70B2F" w:rsidRPr="0049094F" w:rsidTr="00C62D49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49094F">
              <w:rPr>
                <w:rFonts w:ascii="Verdana" w:hAnsi="Verdana" w:cs="Arial"/>
                <w:sz w:val="16"/>
                <w:szCs w:val="16"/>
              </w:rPr>
              <w:t>International Average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49094F">
              <w:rPr>
                <w:rFonts w:ascii="Verdana" w:hAnsi="Verdana" w:cs="Arial"/>
                <w:sz w:val="16"/>
                <w:szCs w:val="16"/>
              </w:rPr>
              <w:t>500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49094F">
              <w:rPr>
                <w:rFonts w:ascii="Verdana" w:hAnsi="Verdana" w:cs="Arial"/>
                <w:sz w:val="16"/>
                <w:szCs w:val="16"/>
              </w:rPr>
              <w:t>(0.0)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Italy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498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(2.4)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California, US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493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(4.9)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New Zealand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488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(5.5)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Kazakhstan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487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(4.0)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Sweden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484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(1.9)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Ukraine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479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(3.9)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Dubai, UAE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478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(2.1)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Norway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475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(2.4)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Armenia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467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(2.7)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Alabama, US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466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(5.9)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Romania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458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(4.0)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United Arab Emirates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456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(2.1)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Turkey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452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(3.9)</w:t>
            </w:r>
          </w:p>
        </w:tc>
      </w:tr>
      <w:tr w:rsidR="005C2405" w:rsidRPr="0049094F" w:rsidTr="005C2405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9094F" w:rsidRDefault="005C2405" w:rsidP="00EC38EA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Lebanon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9094F" w:rsidRDefault="005C2405" w:rsidP="00EC38EA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449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405" w:rsidRPr="0049094F" w:rsidRDefault="005C2405" w:rsidP="00EC38EA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(3.7)</w:t>
            </w:r>
          </w:p>
        </w:tc>
      </w:tr>
      <w:tr w:rsidR="005C2405" w:rsidRPr="0049094F" w:rsidTr="00EC38EA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9094F" w:rsidRDefault="005C2405" w:rsidP="00EC38EA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9094F" w:rsidRDefault="005C2405" w:rsidP="005C2405">
            <w:pPr>
              <w:spacing w:line="24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A5189">
              <w:rPr>
                <w:rFonts w:ascii="Verdana" w:hAnsi="Verdana" w:cs="Arial"/>
                <w:b/>
                <w:sz w:val="16"/>
                <w:szCs w:val="16"/>
              </w:rPr>
              <w:t>All students</w:t>
            </w:r>
          </w:p>
        </w:tc>
      </w:tr>
      <w:tr w:rsidR="005D2FFD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FFD" w:rsidRPr="004A5189" w:rsidRDefault="005D2FFD" w:rsidP="00EC38EA">
            <w:pPr>
              <w:spacing w:line="240" w:lineRule="auto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sz w:val="16"/>
                <w:szCs w:val="16"/>
              </w:rPr>
              <w:t>Jurisdiction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FFD" w:rsidRPr="004A5189" w:rsidRDefault="005D2FFD" w:rsidP="00EC38EA">
            <w:pPr>
              <w:spacing w:line="240" w:lineRule="auto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sz w:val="16"/>
                <w:szCs w:val="16"/>
              </w:rPr>
              <w:t>Average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FFD" w:rsidRPr="004A5189" w:rsidRDefault="005D2FFD" w:rsidP="00EC38EA">
            <w:pPr>
              <w:spacing w:line="240" w:lineRule="auto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sz w:val="16"/>
                <w:szCs w:val="16"/>
              </w:rPr>
              <w:t>Standard error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Abu Dhabi, UAE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449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(3.7)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Malaysia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440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(5.4)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Georgia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431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(3.8)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Thailand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427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(4.3)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Macedonia, Rep. of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426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(5.2)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Tunisia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425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(2.8)</w:t>
            </w:r>
          </w:p>
        </w:tc>
      </w:tr>
      <w:tr w:rsidR="00C70B2F" w:rsidRPr="0049094F" w:rsidTr="004017C2">
        <w:trPr>
          <w:trHeight w:val="27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Chile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416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(2.6)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Iran, Islamic Rep. of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415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(4.3)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Qatar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410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(3.1)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Bahrain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409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(2.0)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Jordan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406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(3.7)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Palestinian Nat'l Auth.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404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(3.5)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Saudi Arabia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394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(4.6)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Indonesia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386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(4.3)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Syrian Arab Republic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380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(4.5)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Morocco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371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(2.0)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Oman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366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(2.8)</w:t>
            </w:r>
          </w:p>
        </w:tc>
      </w:tr>
      <w:tr w:rsidR="00C70B2F" w:rsidRPr="0049094F" w:rsidTr="004017C2">
        <w:trPr>
          <w:trHeight w:val="255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Ghana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331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B2F" w:rsidRPr="0049094F" w:rsidRDefault="00C70B2F" w:rsidP="0049094F">
            <w:pPr>
              <w:spacing w:line="240" w:lineRule="auto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49094F">
              <w:rPr>
                <w:rFonts w:ascii="Calibri" w:hAnsi="Calibri" w:cs="Arial"/>
                <w:sz w:val="22"/>
                <w:szCs w:val="22"/>
              </w:rPr>
              <w:t>(4.3)</w:t>
            </w:r>
          </w:p>
        </w:tc>
      </w:tr>
    </w:tbl>
    <w:p w:rsidR="0000217C" w:rsidRDefault="0000217C" w:rsidP="00436B73">
      <w:pPr>
        <w:rPr>
          <w:rFonts w:ascii="Arial" w:hAnsi="Arial" w:cs="Arial"/>
          <w:b/>
          <w:sz w:val="32"/>
          <w:szCs w:val="32"/>
        </w:rPr>
      </w:pPr>
    </w:p>
    <w:p w:rsidR="006C4012" w:rsidRDefault="00BB161A" w:rsidP="00436B7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6C4012" w:rsidRPr="006E7CA3">
        <w:rPr>
          <w:rFonts w:ascii="Arial" w:hAnsi="Arial" w:cs="Arial"/>
          <w:b/>
          <w:sz w:val="28"/>
          <w:szCs w:val="28"/>
        </w:rPr>
        <w:t>011 TIMSS Mathematics Results by Subgroup</w:t>
      </w:r>
    </w:p>
    <w:p w:rsidR="00B019F7" w:rsidRPr="00B019F7" w:rsidRDefault="00B019F7" w:rsidP="00436B73">
      <w:pPr>
        <w:rPr>
          <w:rFonts w:ascii="Arial" w:hAnsi="Arial" w:cs="Arial"/>
          <w:b/>
        </w:rPr>
      </w:pPr>
      <w:r w:rsidRPr="00B019F7">
        <w:rPr>
          <w:rFonts w:ascii="Arial" w:hAnsi="Arial" w:cs="Arial"/>
          <w:b/>
        </w:rPr>
        <w:t>Race/E</w:t>
      </w:r>
      <w:r>
        <w:rPr>
          <w:rFonts w:ascii="Arial" w:hAnsi="Arial" w:cs="Arial"/>
          <w:b/>
        </w:rPr>
        <w:t>thnicity</w:t>
      </w:r>
    </w:p>
    <w:p w:rsidR="0063487E" w:rsidRDefault="0063487E" w:rsidP="001E0AD1">
      <w:pPr>
        <w:spacing w:line="276" w:lineRule="auto"/>
        <w:rPr>
          <w:rFonts w:ascii="Arial" w:hAnsi="Arial" w:cs="Arial"/>
        </w:rPr>
      </w:pPr>
      <w:r w:rsidRPr="0063487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United States is the only nation participating in TIMSS which reports student </w:t>
      </w:r>
      <w:r w:rsidR="005019C5">
        <w:rPr>
          <w:rFonts w:ascii="Arial" w:hAnsi="Arial" w:cs="Arial"/>
        </w:rPr>
        <w:t>achievement by race</w:t>
      </w:r>
      <w:r w:rsidR="00522B78">
        <w:rPr>
          <w:rFonts w:ascii="Arial" w:hAnsi="Arial" w:cs="Arial"/>
        </w:rPr>
        <w:t>/</w:t>
      </w:r>
      <w:r w:rsidR="005019C5">
        <w:rPr>
          <w:rFonts w:ascii="Arial" w:hAnsi="Arial" w:cs="Arial"/>
        </w:rPr>
        <w:t>ethnicity;</w:t>
      </w:r>
      <w:r w:rsidR="00522B78">
        <w:rPr>
          <w:rFonts w:ascii="Arial" w:hAnsi="Arial" w:cs="Arial"/>
        </w:rPr>
        <w:t xml:space="preserve"> therefore, no comparisons with other nations in this category can be reported. </w:t>
      </w:r>
      <w:r>
        <w:rPr>
          <w:rFonts w:ascii="Arial" w:hAnsi="Arial" w:cs="Arial"/>
        </w:rPr>
        <w:t xml:space="preserve">Massachusetts is </w:t>
      </w:r>
      <w:r w:rsidR="005019C5">
        <w:rPr>
          <w:rFonts w:ascii="Arial" w:hAnsi="Arial" w:cs="Arial"/>
        </w:rPr>
        <w:t>only able to compare its’ race</w:t>
      </w:r>
      <w:r>
        <w:rPr>
          <w:rFonts w:ascii="Arial" w:hAnsi="Arial" w:cs="Arial"/>
        </w:rPr>
        <w:t xml:space="preserve">/ethnicity data </w:t>
      </w:r>
      <w:r w:rsidR="008C7C7C">
        <w:rPr>
          <w:rFonts w:ascii="Arial" w:hAnsi="Arial" w:cs="Arial"/>
        </w:rPr>
        <w:t>to the nation itself and</w:t>
      </w:r>
      <w:r>
        <w:rPr>
          <w:rFonts w:ascii="Arial" w:hAnsi="Arial" w:cs="Arial"/>
        </w:rPr>
        <w:t xml:space="preserve"> the other benchmark entities in the United States</w:t>
      </w:r>
      <w:r w:rsidR="00522B78">
        <w:rPr>
          <w:rFonts w:ascii="Arial" w:hAnsi="Arial" w:cs="Arial"/>
        </w:rPr>
        <w:t xml:space="preserve">. </w:t>
      </w:r>
      <w:r w:rsidR="004017C2">
        <w:rPr>
          <w:rFonts w:ascii="Arial" w:hAnsi="Arial" w:cs="Arial"/>
        </w:rPr>
        <w:t>Table 2 shows the results by race/ethnicity.</w:t>
      </w:r>
    </w:p>
    <w:p w:rsidR="0063487E" w:rsidRDefault="0063487E" w:rsidP="001E0AD1">
      <w:pPr>
        <w:spacing w:line="276" w:lineRule="auto"/>
        <w:rPr>
          <w:rFonts w:ascii="Arial" w:hAnsi="Arial" w:cs="Arial"/>
        </w:rPr>
      </w:pPr>
    </w:p>
    <w:p w:rsidR="00D32707" w:rsidRPr="003E251E" w:rsidRDefault="00C70B2F" w:rsidP="00B019F7">
      <w:pPr>
        <w:rPr>
          <w:rFonts w:ascii="Arial" w:hAnsi="Arial" w:cs="Arial"/>
          <w:b/>
        </w:rPr>
      </w:pPr>
      <w:proofErr w:type="gramStart"/>
      <w:r w:rsidRPr="003E251E">
        <w:rPr>
          <w:rFonts w:ascii="Arial" w:hAnsi="Arial" w:cs="Arial"/>
          <w:b/>
        </w:rPr>
        <w:t>Table 2</w:t>
      </w:r>
      <w:r w:rsidR="00B019F7" w:rsidRPr="003E251E">
        <w:rPr>
          <w:rFonts w:ascii="Arial" w:hAnsi="Arial" w:cs="Arial"/>
          <w:b/>
        </w:rPr>
        <w:t>.</w:t>
      </w:r>
      <w:proofErr w:type="gramEnd"/>
      <w:r w:rsidR="00B019F7" w:rsidRPr="003E251E">
        <w:rPr>
          <w:rFonts w:ascii="Arial" w:hAnsi="Arial" w:cs="Arial"/>
          <w:b/>
        </w:rPr>
        <w:t xml:space="preserve"> </w:t>
      </w:r>
      <w:r w:rsidRPr="003E251E">
        <w:rPr>
          <w:rFonts w:ascii="Arial" w:hAnsi="Arial" w:cs="Arial"/>
          <w:b/>
        </w:rPr>
        <w:t xml:space="preserve">TIMSS 2011 Mathematics Grade 8 Performance by </w:t>
      </w:r>
      <w:r w:rsidR="00B019F7" w:rsidRPr="003E251E">
        <w:rPr>
          <w:rFonts w:ascii="Arial" w:hAnsi="Arial" w:cs="Arial"/>
          <w:b/>
        </w:rPr>
        <w:t>Race/Ethnicity</w:t>
      </w:r>
    </w:p>
    <w:tbl>
      <w:tblPr>
        <w:tblW w:w="5000" w:type="pct"/>
        <w:tblLook w:val="04A0"/>
      </w:tblPr>
      <w:tblGrid>
        <w:gridCol w:w="2245"/>
        <w:gridCol w:w="983"/>
        <w:gridCol w:w="1084"/>
        <w:gridCol w:w="983"/>
        <w:gridCol w:w="1084"/>
        <w:gridCol w:w="983"/>
        <w:gridCol w:w="1084"/>
        <w:gridCol w:w="1186"/>
        <w:gridCol w:w="1384"/>
      </w:tblGrid>
      <w:tr w:rsidR="006512CB" w:rsidRPr="00765F5E" w:rsidTr="006E2819">
        <w:trPr>
          <w:trHeight w:val="255"/>
        </w:trPr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White, not Hispanic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Black, not Hispanic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Hispanic</w:t>
            </w:r>
          </w:p>
        </w:tc>
        <w:tc>
          <w:tcPr>
            <w:tcW w:w="1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Asian</w:t>
            </w:r>
          </w:p>
        </w:tc>
      </w:tr>
      <w:tr w:rsidR="006512CB" w:rsidRPr="00765F5E" w:rsidTr="006E2819">
        <w:trPr>
          <w:trHeight w:val="5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Jurisdiction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Average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Standard error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Average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Standard error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Average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Standard error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Average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CB" w:rsidRPr="004A5189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A5189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Standard error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United States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(2.8)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(3.9)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(3.4)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(7.8)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372B14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Alabama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(6.6)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(4.9)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(9.5)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‡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†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372B14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California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(6.4)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(12.5)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(5.6)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(8.6)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372B14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Colorado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(5.2)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‡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(5.2)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‡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†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372B14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Connecticut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(5.5)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(10.8)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(6.1)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(12.3)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372B14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Florida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(6.1)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(8.1)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(9.5)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(15.5)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372B14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Indiana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(5.7)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(8.3)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(7.2)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‡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†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2CB" w:rsidRPr="00765F5E" w:rsidRDefault="006512CB" w:rsidP="00372B14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Massachusetts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(5.6)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(8.7)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(7.0)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(8.0)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372B14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Minnesota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(4.6)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(12.3)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(5.8)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(17.3)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372B14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North Carolina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(7.3)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(8.4)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(9.4)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‡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color w:val="000000"/>
                <w:sz w:val="20"/>
                <w:szCs w:val="20"/>
              </w:rPr>
              <w:t>†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9928B3" w:rsidRDefault="006512CB" w:rsidP="006512CB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928B3">
              <w:rPr>
                <w:rFonts w:asciiTheme="minorHAnsi" w:hAnsiTheme="minorHAnsi" w:cs="Arial"/>
                <w:sz w:val="16"/>
                <w:szCs w:val="16"/>
              </w:rPr>
              <w:t>† Not applicable.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6512CB" w:rsidRPr="00765F5E" w:rsidTr="006E2819">
        <w:trPr>
          <w:trHeight w:val="255"/>
        </w:trPr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9928B3" w:rsidRDefault="006512CB" w:rsidP="006512CB">
            <w:pPr>
              <w:spacing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9928B3">
              <w:rPr>
                <w:rFonts w:asciiTheme="minorHAnsi" w:hAnsiTheme="minorHAnsi" w:cs="Arial"/>
                <w:sz w:val="16"/>
                <w:szCs w:val="16"/>
              </w:rPr>
              <w:t>‡ Reporting standards not met.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2CB" w:rsidRPr="00765F5E" w:rsidRDefault="006512CB" w:rsidP="006512CB">
            <w:pPr>
              <w:spacing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5F5E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</w:tbl>
    <w:p w:rsidR="005D2FFD" w:rsidRDefault="005D2FFD" w:rsidP="00436B73">
      <w:pPr>
        <w:rPr>
          <w:rFonts w:ascii="Arial" w:hAnsi="Arial" w:cs="Arial"/>
          <w:b/>
        </w:rPr>
      </w:pPr>
    </w:p>
    <w:p w:rsidR="005D2FFD" w:rsidRDefault="005D2FF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6E7CA3" w:rsidRDefault="00B019F7" w:rsidP="00436B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Gender</w:t>
      </w:r>
    </w:p>
    <w:p w:rsidR="00B019F7" w:rsidRDefault="00930CAF" w:rsidP="001E0AD1">
      <w:pPr>
        <w:spacing w:line="276" w:lineRule="auto"/>
        <w:rPr>
          <w:rFonts w:ascii="Arial" w:hAnsi="Arial" w:cs="Arial"/>
        </w:rPr>
      </w:pPr>
      <w:r w:rsidRPr="006F4C8B">
        <w:rPr>
          <w:rFonts w:ascii="Arial" w:hAnsi="Arial" w:cs="Arial"/>
        </w:rPr>
        <w:t xml:space="preserve">Although the difference between genders is not statistically significant </w:t>
      </w:r>
      <w:r w:rsidR="0064300B" w:rsidRPr="006F4C8B">
        <w:rPr>
          <w:rFonts w:ascii="Arial" w:hAnsi="Arial" w:cs="Arial"/>
        </w:rPr>
        <w:t>for any</w:t>
      </w:r>
      <w:r w:rsidRPr="006F4C8B">
        <w:rPr>
          <w:rFonts w:ascii="Arial" w:hAnsi="Arial" w:cs="Arial"/>
        </w:rPr>
        <w:t xml:space="preserve"> of the three asses</w:t>
      </w:r>
      <w:r w:rsidR="00E9208D">
        <w:rPr>
          <w:rFonts w:ascii="Arial" w:hAnsi="Arial" w:cs="Arial"/>
        </w:rPr>
        <w:t>sment administrations, both males and females</w:t>
      </w:r>
      <w:r w:rsidRPr="006F4C8B">
        <w:rPr>
          <w:rFonts w:ascii="Arial" w:hAnsi="Arial" w:cs="Arial"/>
        </w:rPr>
        <w:t xml:space="preserve"> have made substantial gains since 1999. </w:t>
      </w:r>
      <w:r w:rsidR="008737DD">
        <w:rPr>
          <w:rFonts w:ascii="Arial" w:hAnsi="Arial" w:cs="Arial"/>
        </w:rPr>
        <w:t xml:space="preserve">Males </w:t>
      </w:r>
      <w:r w:rsidRPr="006F4C8B">
        <w:rPr>
          <w:rFonts w:ascii="Arial" w:hAnsi="Arial" w:cs="Arial"/>
        </w:rPr>
        <w:t>average scale scores have gone from 517 (1999) to 550 (20</w:t>
      </w:r>
      <w:r w:rsidR="008737DD">
        <w:rPr>
          <w:rFonts w:ascii="Arial" w:hAnsi="Arial" w:cs="Arial"/>
        </w:rPr>
        <w:t>07) to 563 (2011) whereas, females</w:t>
      </w:r>
      <w:r w:rsidRPr="006F4C8B">
        <w:rPr>
          <w:rFonts w:ascii="Arial" w:hAnsi="Arial" w:cs="Arial"/>
        </w:rPr>
        <w:t xml:space="preserve"> average scale scores have risen from 510 (1999) to 544 (2007) to 558 (2011). </w:t>
      </w:r>
      <w:r w:rsidR="004017C2">
        <w:rPr>
          <w:rFonts w:ascii="Arial" w:hAnsi="Arial" w:cs="Arial"/>
        </w:rPr>
        <w:t>Table 3 shows the results by gender.</w:t>
      </w:r>
    </w:p>
    <w:p w:rsidR="006749EA" w:rsidRDefault="006749EA" w:rsidP="001E0AD1">
      <w:pPr>
        <w:spacing w:line="276" w:lineRule="auto"/>
        <w:rPr>
          <w:rFonts w:ascii="Arial" w:hAnsi="Arial" w:cs="Arial"/>
        </w:rPr>
      </w:pPr>
    </w:p>
    <w:p w:rsidR="006E7CA3" w:rsidRPr="003E251E" w:rsidRDefault="002A6156" w:rsidP="00436B73">
      <w:pPr>
        <w:rPr>
          <w:rFonts w:ascii="Arial" w:hAnsi="Arial" w:cs="Arial"/>
          <w:b/>
        </w:rPr>
      </w:pPr>
      <w:proofErr w:type="gramStart"/>
      <w:r w:rsidRPr="003E251E">
        <w:rPr>
          <w:rFonts w:ascii="Arial" w:hAnsi="Arial" w:cs="Arial"/>
          <w:b/>
        </w:rPr>
        <w:t>Table</w:t>
      </w:r>
      <w:r w:rsidR="003158BE" w:rsidRPr="003E251E">
        <w:rPr>
          <w:rFonts w:ascii="Arial" w:hAnsi="Arial" w:cs="Arial"/>
          <w:b/>
        </w:rPr>
        <w:t xml:space="preserve"> 3</w:t>
      </w:r>
      <w:r w:rsidRPr="003E251E">
        <w:rPr>
          <w:rFonts w:ascii="Arial" w:hAnsi="Arial" w:cs="Arial"/>
          <w:b/>
        </w:rPr>
        <w:t>.</w:t>
      </w:r>
      <w:proofErr w:type="gramEnd"/>
      <w:r w:rsidRPr="003E251E">
        <w:rPr>
          <w:rFonts w:ascii="Arial" w:hAnsi="Arial" w:cs="Arial"/>
          <w:b/>
        </w:rPr>
        <w:t xml:space="preserve"> </w:t>
      </w:r>
      <w:r w:rsidR="003158BE" w:rsidRPr="003E251E">
        <w:rPr>
          <w:rFonts w:ascii="Arial" w:hAnsi="Arial" w:cs="Arial"/>
          <w:b/>
        </w:rPr>
        <w:t xml:space="preserve">TIMSS 2011 </w:t>
      </w:r>
      <w:r w:rsidR="005019C5" w:rsidRPr="003E251E">
        <w:rPr>
          <w:rFonts w:ascii="Arial" w:hAnsi="Arial" w:cs="Arial"/>
          <w:b/>
        </w:rPr>
        <w:t xml:space="preserve">Mathematics </w:t>
      </w:r>
      <w:r w:rsidR="003158BE" w:rsidRPr="003E251E">
        <w:rPr>
          <w:rFonts w:ascii="Arial" w:hAnsi="Arial" w:cs="Arial"/>
          <w:b/>
        </w:rPr>
        <w:t xml:space="preserve">Grade 8 Performance by </w:t>
      </w:r>
      <w:r w:rsidRPr="003E251E">
        <w:rPr>
          <w:rFonts w:ascii="Arial" w:hAnsi="Arial" w:cs="Arial"/>
          <w:b/>
        </w:rPr>
        <w:t>Gender</w:t>
      </w:r>
    </w:p>
    <w:tbl>
      <w:tblPr>
        <w:tblW w:w="10095" w:type="dxa"/>
        <w:tblInd w:w="93" w:type="dxa"/>
        <w:tblLayout w:type="fixed"/>
        <w:tblLook w:val="04A0"/>
      </w:tblPr>
      <w:tblGrid>
        <w:gridCol w:w="2240"/>
        <w:gridCol w:w="1963"/>
        <w:gridCol w:w="1964"/>
        <w:gridCol w:w="1964"/>
        <w:gridCol w:w="1964"/>
      </w:tblGrid>
      <w:tr w:rsidR="002A6156" w:rsidRPr="002A6156" w:rsidTr="000C5211">
        <w:trPr>
          <w:trHeight w:val="255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4A5189" w:rsidRDefault="008737DD" w:rsidP="002A6156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Female</w:t>
            </w:r>
          </w:p>
        </w:tc>
        <w:tc>
          <w:tcPr>
            <w:tcW w:w="3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4A5189" w:rsidRDefault="008737DD" w:rsidP="002A6156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Male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4A5189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4A5189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4A5189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4A5189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4A5189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Singapore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(3.7)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Chinese Taipei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(3.7)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(3.8)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Korea, Rep. of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(3.5)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Hong Kong SAR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(5.0)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(4.3)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Japan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(3.5)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Massachusetts, US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(6.0)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(5.5)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Minnesota, US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Russian Federation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(3.8)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(3.9)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North Carolina, US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(8.3)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Israel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(3.9)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Connecticut, US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Indiana, US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(5.9)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Finland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(2.7)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(2.7)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Colorado, US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(5.0)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Florida, US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(6.6)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(7.3)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England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(5.7)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(6.6)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United States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(2.8)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Lithuania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(2.6)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(3.2)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Slovenia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(2.4)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(2.8)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Hungary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(3.9)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(3.9)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Australia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(4.7)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(7.3)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Italy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(2.8)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California, US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(5.6)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(5.0)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Sweden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(2.1)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(2.4)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Kazakhstan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(4.1)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New Zealand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(5.5)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Ukraine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(4.0)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Norway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Armenia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(3.2)</w:t>
            </w:r>
          </w:p>
        </w:tc>
      </w:tr>
      <w:tr w:rsidR="002A6156" w:rsidRPr="002A6156" w:rsidTr="00C62D49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International Average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(0.6)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(0.7)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Alabama, US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(6.3)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Romania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(4.2)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Turkey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(3.8)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(4.7)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Malaysia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Lebanon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(4.2)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(4.7)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(4.2)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Bahrain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(2.5)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Georgia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(4.1)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(4.4)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Macedonia, Rep. of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(5.8)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(5.6)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Jordan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(4.3)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(5.9)</w:t>
            </w:r>
          </w:p>
        </w:tc>
      </w:tr>
      <w:tr w:rsidR="002A6156" w:rsidRPr="002A6156" w:rsidTr="00503B95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Tunisia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</w:tr>
      <w:tr w:rsidR="00503B95" w:rsidRPr="002A6156" w:rsidTr="00EC38EA">
        <w:trPr>
          <w:trHeight w:val="255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B95" w:rsidRPr="002A6156" w:rsidRDefault="00503B95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</w:tc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B95" w:rsidRPr="004A5189" w:rsidRDefault="008737DD" w:rsidP="00EC38EA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Female</w:t>
            </w:r>
          </w:p>
        </w:tc>
        <w:tc>
          <w:tcPr>
            <w:tcW w:w="3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B95" w:rsidRPr="004A5189" w:rsidRDefault="008737DD" w:rsidP="00EC38EA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Male</w:t>
            </w:r>
          </w:p>
        </w:tc>
      </w:tr>
      <w:tr w:rsidR="00503B95" w:rsidRPr="002A6156" w:rsidTr="00503B95">
        <w:trPr>
          <w:trHeight w:val="255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B95" w:rsidRPr="004A5189" w:rsidRDefault="00503B95" w:rsidP="00EC38EA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B95" w:rsidRPr="004A5189" w:rsidRDefault="00503B95" w:rsidP="00EC38EA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B95" w:rsidRPr="004A5189" w:rsidRDefault="00503B95" w:rsidP="00EC38EA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B95" w:rsidRPr="004A5189" w:rsidRDefault="00503B95" w:rsidP="00EC38EA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B95" w:rsidRPr="004A5189" w:rsidRDefault="00503B95" w:rsidP="00EC38EA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Palestinian Nat'l Auth.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(4.2)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(5.6)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Qatar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(5.8)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(5.5)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Iran, Islamic Rep. of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(5.9)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(5.9)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Chile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(3.2)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(3.0)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Saudi Arabia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(4.1)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(8.0)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Oman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(3.8)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Indonesia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Syrian Arab Republic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</w:tr>
      <w:tr w:rsidR="002A6156" w:rsidRPr="002A6156" w:rsidTr="000C5211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Morocco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(2.3)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156" w:rsidRPr="002A6156" w:rsidRDefault="002A6156" w:rsidP="002A615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A6156">
              <w:rPr>
                <w:rFonts w:ascii="Verdana" w:hAnsi="Verdana" w:cs="Arial"/>
                <w:color w:val="000000"/>
                <w:sz w:val="16"/>
                <w:szCs w:val="16"/>
              </w:rPr>
              <w:t>(2.7)</w:t>
            </w:r>
          </w:p>
        </w:tc>
      </w:tr>
    </w:tbl>
    <w:p w:rsidR="005D2FFD" w:rsidRDefault="005D2FFD" w:rsidP="00436B73">
      <w:pPr>
        <w:rPr>
          <w:rFonts w:ascii="Arial" w:hAnsi="Arial" w:cs="Arial"/>
          <w:b/>
          <w:sz w:val="28"/>
          <w:szCs w:val="28"/>
        </w:rPr>
      </w:pPr>
    </w:p>
    <w:p w:rsidR="006E7CA3" w:rsidRPr="006E7CA3" w:rsidRDefault="006E7CA3" w:rsidP="005C2405">
      <w:pPr>
        <w:rPr>
          <w:rFonts w:ascii="Arial" w:hAnsi="Arial" w:cs="Arial"/>
          <w:b/>
          <w:sz w:val="28"/>
          <w:szCs w:val="28"/>
        </w:rPr>
      </w:pPr>
      <w:r w:rsidRPr="006E7CA3">
        <w:rPr>
          <w:rFonts w:ascii="Arial" w:hAnsi="Arial" w:cs="Arial"/>
          <w:b/>
          <w:sz w:val="28"/>
          <w:szCs w:val="28"/>
        </w:rPr>
        <w:t xml:space="preserve">TIMSS </w:t>
      </w:r>
      <w:r w:rsidR="00BB161A" w:rsidRPr="006E7CA3">
        <w:rPr>
          <w:rFonts w:ascii="Arial" w:hAnsi="Arial" w:cs="Arial"/>
          <w:b/>
          <w:sz w:val="28"/>
          <w:szCs w:val="28"/>
        </w:rPr>
        <w:t>2011</w:t>
      </w:r>
      <w:r w:rsidRPr="006E7CA3">
        <w:rPr>
          <w:rFonts w:ascii="Arial" w:hAnsi="Arial" w:cs="Arial"/>
          <w:b/>
          <w:sz w:val="28"/>
          <w:szCs w:val="28"/>
        </w:rPr>
        <w:t>Mathematics Results by Parent’s Level of Education</w:t>
      </w:r>
    </w:p>
    <w:p w:rsidR="00781E4D" w:rsidRDefault="00781E4D" w:rsidP="001E0AD1">
      <w:pPr>
        <w:spacing w:line="276" w:lineRule="auto"/>
        <w:rPr>
          <w:rFonts w:ascii="Arial" w:hAnsi="Arial" w:cs="Arial"/>
        </w:rPr>
      </w:pPr>
      <w:r w:rsidRPr="00781E4D">
        <w:rPr>
          <w:rFonts w:ascii="Arial" w:hAnsi="Arial" w:cs="Arial"/>
        </w:rPr>
        <w:t xml:space="preserve">Students who participated </w:t>
      </w:r>
      <w:r>
        <w:rPr>
          <w:rFonts w:ascii="Arial" w:hAnsi="Arial" w:cs="Arial"/>
        </w:rPr>
        <w:t>were asked to indicate</w:t>
      </w:r>
      <w:r w:rsidR="00BB161A">
        <w:rPr>
          <w:rFonts w:ascii="Arial" w:hAnsi="Arial" w:cs="Arial"/>
        </w:rPr>
        <w:t xml:space="preserve"> the highest level of education</w:t>
      </w:r>
      <w:r>
        <w:rPr>
          <w:rFonts w:ascii="Arial" w:hAnsi="Arial" w:cs="Arial"/>
        </w:rPr>
        <w:t xml:space="preserve"> they thought their father an</w:t>
      </w:r>
      <w:r w:rsidR="005C416F">
        <w:rPr>
          <w:rFonts w:ascii="Arial" w:hAnsi="Arial" w:cs="Arial"/>
        </w:rPr>
        <w:t xml:space="preserve">d mother had completed. </w:t>
      </w:r>
      <w:r w:rsidR="00E5482C">
        <w:rPr>
          <w:rFonts w:ascii="Arial" w:hAnsi="Arial" w:cs="Arial"/>
        </w:rPr>
        <w:t xml:space="preserve">Due to the differences in describing the global levels of </w:t>
      </w:r>
      <w:r w:rsidR="009E60B4">
        <w:rPr>
          <w:rFonts w:ascii="Arial" w:hAnsi="Arial" w:cs="Arial"/>
        </w:rPr>
        <w:t>education,</w:t>
      </w:r>
      <w:r w:rsidR="00E5482C">
        <w:rPr>
          <w:rFonts w:ascii="Arial" w:hAnsi="Arial" w:cs="Arial"/>
        </w:rPr>
        <w:t xml:space="preserve"> only U.S. states are listed in both tables. </w:t>
      </w:r>
      <w:r w:rsidR="005C416F">
        <w:rPr>
          <w:rFonts w:ascii="Arial" w:hAnsi="Arial" w:cs="Arial"/>
        </w:rPr>
        <w:t>Table 4</w:t>
      </w:r>
      <w:r>
        <w:rPr>
          <w:rFonts w:ascii="Arial" w:hAnsi="Arial" w:cs="Arial"/>
        </w:rPr>
        <w:t xml:space="preserve"> </w:t>
      </w:r>
      <w:r w:rsidR="00517B06">
        <w:rPr>
          <w:rFonts w:ascii="Arial" w:hAnsi="Arial" w:cs="Arial"/>
        </w:rPr>
        <w:t>shows the results of the mother’s highe</w:t>
      </w:r>
      <w:r w:rsidR="005C416F">
        <w:rPr>
          <w:rFonts w:ascii="Arial" w:hAnsi="Arial" w:cs="Arial"/>
        </w:rPr>
        <w:t>st level of education. Table 5</w:t>
      </w:r>
      <w:r w:rsidR="00517B06">
        <w:rPr>
          <w:rFonts w:ascii="Arial" w:hAnsi="Arial" w:cs="Arial"/>
        </w:rPr>
        <w:t xml:space="preserve"> shows the father’s highest level of education.</w:t>
      </w:r>
    </w:p>
    <w:p w:rsidR="00BB161A" w:rsidRDefault="00BB161A" w:rsidP="00BB161A">
      <w:pPr>
        <w:spacing w:line="240" w:lineRule="auto"/>
        <w:rPr>
          <w:rFonts w:ascii="Arial" w:hAnsi="Arial" w:cs="Arial"/>
        </w:rPr>
      </w:pPr>
    </w:p>
    <w:p w:rsidR="006E7CA3" w:rsidRPr="003E251E" w:rsidRDefault="00765F5E" w:rsidP="00517B06">
      <w:pPr>
        <w:spacing w:line="240" w:lineRule="auto"/>
        <w:rPr>
          <w:rFonts w:ascii="Arial" w:hAnsi="Arial" w:cs="Arial"/>
          <w:b/>
        </w:rPr>
      </w:pPr>
      <w:proofErr w:type="gramStart"/>
      <w:r w:rsidRPr="003E251E">
        <w:rPr>
          <w:rFonts w:ascii="Arial" w:hAnsi="Arial" w:cs="Arial"/>
          <w:b/>
        </w:rPr>
        <w:t>Table 4</w:t>
      </w:r>
      <w:r w:rsidR="00517B06" w:rsidRPr="003E251E">
        <w:rPr>
          <w:rFonts w:ascii="Arial" w:hAnsi="Arial" w:cs="Arial"/>
          <w:b/>
        </w:rPr>
        <w:t>.</w:t>
      </w:r>
      <w:proofErr w:type="gramEnd"/>
      <w:r w:rsidR="00517B06" w:rsidRPr="003E251E">
        <w:rPr>
          <w:rFonts w:ascii="Arial" w:hAnsi="Arial" w:cs="Arial"/>
          <w:b/>
        </w:rPr>
        <w:t xml:space="preserve"> TIMSS 2011 Grade 8 </w:t>
      </w:r>
      <w:r w:rsidR="003E251E">
        <w:rPr>
          <w:rFonts w:ascii="Arial" w:hAnsi="Arial" w:cs="Arial"/>
          <w:b/>
        </w:rPr>
        <w:t>Mathematics Results</w:t>
      </w:r>
      <w:r w:rsidR="00517B06" w:rsidRPr="003E251E">
        <w:rPr>
          <w:rFonts w:ascii="Arial" w:hAnsi="Arial" w:cs="Arial"/>
          <w:b/>
        </w:rPr>
        <w:t xml:space="preserve"> by Mother’s Level of Education</w:t>
      </w:r>
    </w:p>
    <w:p w:rsidR="00BC7A97" w:rsidRPr="005C2405" w:rsidRDefault="00BC7A97" w:rsidP="00517B06">
      <w:pPr>
        <w:spacing w:line="240" w:lineRule="auto"/>
        <w:rPr>
          <w:rFonts w:ascii="Arial" w:hAnsi="Arial" w:cs="Arial"/>
          <w:sz w:val="16"/>
          <w:szCs w:val="16"/>
        </w:rPr>
      </w:pPr>
    </w:p>
    <w:tbl>
      <w:tblPr>
        <w:tblW w:w="9465" w:type="dxa"/>
        <w:tblInd w:w="93" w:type="dxa"/>
        <w:tblLook w:val="04A0"/>
      </w:tblPr>
      <w:tblGrid>
        <w:gridCol w:w="2715"/>
        <w:gridCol w:w="1354"/>
        <w:gridCol w:w="986"/>
        <w:gridCol w:w="1316"/>
        <w:gridCol w:w="950"/>
        <w:gridCol w:w="1378"/>
        <w:gridCol w:w="949"/>
      </w:tblGrid>
      <w:tr w:rsidR="00781E4D" w:rsidRPr="00781E4D" w:rsidTr="004017C2">
        <w:trPr>
          <w:trHeight w:val="64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high school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a 2yr or 4yr college/university degree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Master or Above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4A5189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United States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(2.3)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(3.7)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(4.2)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Alabama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(4.8)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(6.4)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(11.6)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California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(6.6)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(7.3)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Colorado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(7.2)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(5.6)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Connecticut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(6.6)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(7.1)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Florida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(6.6)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(10.8)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Indiana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(5.6)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(5.6)</w:t>
            </w:r>
          </w:p>
        </w:tc>
      </w:tr>
      <w:tr w:rsidR="00517B06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1E4D" w:rsidRPr="00781E4D" w:rsidRDefault="00781E4D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Massachusetts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(5.0)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(5.8)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(7.8)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Minnesota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(5.0)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(4.7)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(6.5)</w:t>
            </w:r>
          </w:p>
        </w:tc>
      </w:tr>
      <w:tr w:rsidR="00781E4D" w:rsidRPr="00781E4D" w:rsidTr="004017C2">
        <w:trPr>
          <w:trHeight w:val="25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North Carolina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(8.3)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(6.7)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4D" w:rsidRPr="00781E4D" w:rsidRDefault="00781E4D" w:rsidP="00781E4D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781E4D">
              <w:rPr>
                <w:rFonts w:ascii="Verdana" w:hAnsi="Verdana" w:cs="Arial"/>
                <w:color w:val="000000"/>
                <w:sz w:val="16"/>
                <w:szCs w:val="16"/>
              </w:rPr>
              <w:t>(14.7)</w:t>
            </w:r>
          </w:p>
        </w:tc>
      </w:tr>
    </w:tbl>
    <w:p w:rsidR="006C4012" w:rsidRPr="00503B95" w:rsidRDefault="006C4012" w:rsidP="009E60B4">
      <w:pPr>
        <w:spacing w:line="240" w:lineRule="auto"/>
        <w:rPr>
          <w:rFonts w:ascii="Arial" w:hAnsi="Arial" w:cs="Arial"/>
          <w:b/>
        </w:rPr>
      </w:pPr>
    </w:p>
    <w:p w:rsidR="006C4012" w:rsidRPr="003E251E" w:rsidRDefault="00765F5E" w:rsidP="00436B73">
      <w:pPr>
        <w:rPr>
          <w:rFonts w:ascii="Arial" w:hAnsi="Arial" w:cs="Arial"/>
          <w:b/>
        </w:rPr>
      </w:pPr>
      <w:proofErr w:type="gramStart"/>
      <w:r w:rsidRPr="003E251E">
        <w:rPr>
          <w:rFonts w:ascii="Arial" w:hAnsi="Arial" w:cs="Arial"/>
          <w:b/>
        </w:rPr>
        <w:t>Table 5</w:t>
      </w:r>
      <w:r w:rsidR="00517B06" w:rsidRPr="003E251E">
        <w:rPr>
          <w:rFonts w:ascii="Arial" w:hAnsi="Arial" w:cs="Arial"/>
          <w:b/>
        </w:rPr>
        <w:t>.</w:t>
      </w:r>
      <w:proofErr w:type="gramEnd"/>
      <w:r w:rsidR="00517B06" w:rsidRPr="003E251E">
        <w:rPr>
          <w:rFonts w:ascii="Arial" w:hAnsi="Arial" w:cs="Arial"/>
          <w:b/>
        </w:rPr>
        <w:t xml:space="preserve"> TIMSS </w:t>
      </w:r>
      <w:r w:rsidR="004017C2" w:rsidRPr="003E251E">
        <w:rPr>
          <w:rFonts w:ascii="Arial" w:hAnsi="Arial" w:cs="Arial"/>
          <w:b/>
        </w:rPr>
        <w:t xml:space="preserve">2011 Grade 8 </w:t>
      </w:r>
      <w:r w:rsidR="00517B06" w:rsidRPr="003E251E">
        <w:rPr>
          <w:rFonts w:ascii="Arial" w:hAnsi="Arial" w:cs="Arial"/>
          <w:b/>
        </w:rPr>
        <w:t>Mathematics Results by Father’s Level of Education</w:t>
      </w:r>
    </w:p>
    <w:tbl>
      <w:tblPr>
        <w:tblW w:w="9689" w:type="dxa"/>
        <w:tblInd w:w="93" w:type="dxa"/>
        <w:tblLook w:val="04A0"/>
      </w:tblPr>
      <w:tblGrid>
        <w:gridCol w:w="2711"/>
        <w:gridCol w:w="1189"/>
        <w:gridCol w:w="1155"/>
        <w:gridCol w:w="986"/>
        <w:gridCol w:w="1301"/>
        <w:gridCol w:w="1313"/>
        <w:gridCol w:w="1034"/>
      </w:tblGrid>
      <w:tr w:rsidR="00BC7A97" w:rsidRPr="00BC7A97" w:rsidTr="005C2405">
        <w:trPr>
          <w:trHeight w:val="55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97" w:rsidRPr="004A5189" w:rsidRDefault="00BC7A97" w:rsidP="00BC7A97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high school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97" w:rsidRPr="004A5189" w:rsidRDefault="00BC7A97" w:rsidP="00BC7A97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a 2yr or 4yr college/university degree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97" w:rsidRPr="004A5189" w:rsidRDefault="00BC7A97" w:rsidP="0028119D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Completed Master or </w:t>
            </w:r>
            <w:r w:rsidR="0028119D"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Above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4A5189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4A5189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4A5189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4A5189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4A5189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4A5189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4A5189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United States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(2.2)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(3.4)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(5.6)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Alabama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(7.8)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(12.6)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California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(4.8)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(7.1)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(7.5)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Colorado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(6.0)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(5.9)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Connecticut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(7.3)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(6.6)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(6.0)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Florida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(7.7)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(8.1)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(10.7)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Indiana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(6.3)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(5.8)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C7A97" w:rsidRPr="00BC7A97" w:rsidRDefault="00BC7A97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Massachusetts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(7.3)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Minnesota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(5.0)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(7.9)</w:t>
            </w:r>
          </w:p>
        </w:tc>
      </w:tr>
      <w:tr w:rsidR="00BC7A97" w:rsidRPr="00BC7A97" w:rsidTr="005C2405">
        <w:trPr>
          <w:trHeight w:val="25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372B14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North Carolina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(7.5)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(8.4)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97" w:rsidRPr="00BC7A97" w:rsidRDefault="00BC7A97" w:rsidP="00BC7A97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C7A97">
              <w:rPr>
                <w:rFonts w:ascii="Verdana" w:hAnsi="Verdana" w:cs="Arial"/>
                <w:color w:val="000000"/>
                <w:sz w:val="16"/>
                <w:szCs w:val="16"/>
              </w:rPr>
              <w:t>(12.7)</w:t>
            </w:r>
          </w:p>
        </w:tc>
      </w:tr>
    </w:tbl>
    <w:p w:rsidR="005C2405" w:rsidRDefault="005C2405" w:rsidP="00436B73">
      <w:pPr>
        <w:rPr>
          <w:rFonts w:ascii="Arial" w:hAnsi="Arial" w:cs="Arial"/>
          <w:b/>
          <w:sz w:val="32"/>
          <w:szCs w:val="32"/>
        </w:rPr>
      </w:pPr>
    </w:p>
    <w:p w:rsidR="005019C5" w:rsidRDefault="005019C5" w:rsidP="00436B73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TIMSS 2011 Science Results</w:t>
      </w:r>
    </w:p>
    <w:p w:rsidR="00BB161A" w:rsidRDefault="00D63351" w:rsidP="001E0AD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In 2011, the Massachusetts science eighth grade average scale score of 567 w</w:t>
      </w:r>
      <w:r w:rsidR="005F0DCD">
        <w:rPr>
          <w:rFonts w:ascii="Arial" w:hAnsi="Arial" w:cs="Arial"/>
        </w:rPr>
        <w:t>as higher than that of 2007 (556</w:t>
      </w:r>
      <w:r>
        <w:rPr>
          <w:rFonts w:ascii="Arial" w:hAnsi="Arial" w:cs="Arial"/>
        </w:rPr>
        <w:t>) and 1999 (533)</w:t>
      </w:r>
      <w:r w:rsidR="0066370F">
        <w:rPr>
          <w:rFonts w:ascii="Arial" w:hAnsi="Arial" w:cs="Arial"/>
        </w:rPr>
        <w:t>. In 2011, only one nation</w:t>
      </w:r>
      <w:r>
        <w:rPr>
          <w:rFonts w:ascii="Arial" w:hAnsi="Arial" w:cs="Arial"/>
        </w:rPr>
        <w:t xml:space="preserve"> scored statistically higher</w:t>
      </w:r>
      <w:r w:rsidR="0066370F">
        <w:rPr>
          <w:rFonts w:ascii="Arial" w:hAnsi="Arial" w:cs="Arial"/>
        </w:rPr>
        <w:t xml:space="preserve"> than Massachusetts (see Table 6</w:t>
      </w:r>
      <w:r>
        <w:rPr>
          <w:rFonts w:ascii="Arial" w:hAnsi="Arial" w:cs="Arial"/>
        </w:rPr>
        <w:t xml:space="preserve"> for compl</w:t>
      </w:r>
      <w:r w:rsidR="0066370F">
        <w:rPr>
          <w:rFonts w:ascii="Arial" w:hAnsi="Arial" w:cs="Arial"/>
        </w:rPr>
        <w:t xml:space="preserve">ete results). </w:t>
      </w:r>
      <w:r w:rsidRPr="0049094F">
        <w:rPr>
          <w:rFonts w:ascii="Arial" w:hAnsi="Arial" w:cs="Arial"/>
        </w:rPr>
        <w:t xml:space="preserve"> </w:t>
      </w:r>
      <w:r w:rsidR="0066370F">
        <w:rPr>
          <w:rFonts w:ascii="Arial" w:hAnsi="Arial" w:cs="Arial"/>
        </w:rPr>
        <w:t>In 2011,</w:t>
      </w:r>
      <w:r w:rsidRPr="00D32707">
        <w:rPr>
          <w:rFonts w:ascii="Arial" w:hAnsi="Arial" w:cs="Arial"/>
        </w:rPr>
        <w:t xml:space="preserve"> </w:t>
      </w:r>
      <w:r w:rsidR="0066370F">
        <w:rPr>
          <w:rFonts w:ascii="Arial" w:hAnsi="Arial" w:cs="Arial"/>
        </w:rPr>
        <w:t>24</w:t>
      </w:r>
      <w:r>
        <w:rPr>
          <w:rFonts w:ascii="Arial" w:hAnsi="Arial" w:cs="Arial"/>
        </w:rPr>
        <w:t>% of Massachusetts eighth grade students scored at the Advanced</w:t>
      </w:r>
      <w:r w:rsidR="0066370F">
        <w:rPr>
          <w:rFonts w:ascii="Arial" w:hAnsi="Arial" w:cs="Arial"/>
        </w:rPr>
        <w:t xml:space="preserve"> International Level </w:t>
      </w:r>
      <w:r w:rsidR="0064300B">
        <w:rPr>
          <w:rFonts w:ascii="Arial" w:hAnsi="Arial" w:cs="Arial"/>
        </w:rPr>
        <w:t>behind only</w:t>
      </w:r>
      <w:r w:rsidR="00EF09BB">
        <w:rPr>
          <w:rFonts w:ascii="Arial" w:hAnsi="Arial" w:cs="Arial"/>
        </w:rPr>
        <w:t xml:space="preserve"> Singapore (40%).</w:t>
      </w:r>
    </w:p>
    <w:p w:rsidR="00436B73" w:rsidRPr="00D63351" w:rsidRDefault="00EF09BB" w:rsidP="00BB161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080C" w:rsidRPr="004B080C" w:rsidRDefault="004B080C" w:rsidP="00436B73">
      <w:pPr>
        <w:rPr>
          <w:rFonts w:ascii="Arial" w:hAnsi="Arial" w:cs="Arial"/>
          <w:b/>
        </w:rPr>
      </w:pPr>
      <w:proofErr w:type="gramStart"/>
      <w:r w:rsidRPr="004B080C">
        <w:rPr>
          <w:rFonts w:ascii="Arial" w:hAnsi="Arial" w:cs="Arial"/>
          <w:b/>
        </w:rPr>
        <w:t>Table 6.</w:t>
      </w:r>
      <w:proofErr w:type="gramEnd"/>
      <w:r w:rsidRPr="004B080C">
        <w:rPr>
          <w:rFonts w:ascii="Arial" w:hAnsi="Arial" w:cs="Arial"/>
          <w:b/>
        </w:rPr>
        <w:t xml:space="preserve"> TIMSS 2011 Science Average Scale Scores</w:t>
      </w:r>
    </w:p>
    <w:tbl>
      <w:tblPr>
        <w:tblW w:w="7140" w:type="dxa"/>
        <w:tblInd w:w="93" w:type="dxa"/>
        <w:tblLook w:val="04A0"/>
      </w:tblPr>
      <w:tblGrid>
        <w:gridCol w:w="2980"/>
        <w:gridCol w:w="1503"/>
        <w:gridCol w:w="2657"/>
      </w:tblGrid>
      <w:tr w:rsidR="004B080C" w:rsidRPr="004B080C" w:rsidTr="004B080C">
        <w:trPr>
          <w:trHeight w:val="25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A5189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A5189" w:rsidRDefault="004B080C" w:rsidP="004B080C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All students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A5189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A5189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A5189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Singapore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(4.3)</w:t>
            </w:r>
          </w:p>
        </w:tc>
      </w:tr>
      <w:tr w:rsidR="004B080C" w:rsidRPr="004B080C" w:rsidTr="00ED6389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Massachusetts, US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Chinese Taipei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(2.3)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Korea, Rep. of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(2.0)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Japan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(2.4)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Minnesota, US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Finland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(2.5)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Slovenia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(2.7)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Russian Federation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(3.2)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Colorado, US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(4.4)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Hong Kong SAR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(3.4)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England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Indiana, US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(4.8)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Connecticut, US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North Carolina, US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(6.3)</w:t>
            </w:r>
          </w:p>
        </w:tc>
      </w:tr>
      <w:tr w:rsidR="004B080C" w:rsidRPr="004B080C" w:rsidTr="00ED6389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United States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(2.6)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Hungary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Australia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(4.8)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Israel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(4.0)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Lithuania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(2.6)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New Zealand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Sweden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(2.5)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Italy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(2.5)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Ukraine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(3.4)</w:t>
            </w:r>
          </w:p>
        </w:tc>
      </w:tr>
      <w:tr w:rsidR="004B080C" w:rsidRPr="004B080C" w:rsidTr="00ED6389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International Average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(0.0)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California, US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Norway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(2.6)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Kazakhstan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(4.3)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Alabama, US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Turkey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(3.4)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Iran, Islamic Rep. of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(4.0)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Romania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(3.5)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United Arab Emirates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(2.4)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Chile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(2.5)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Bahrain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(2.0)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(3.9)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Jordan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(4.0)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Tunisia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(2.5)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Armenia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</w:tr>
      <w:tr w:rsidR="004B080C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Saudi Arabia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(3.9)</w:t>
            </w:r>
          </w:p>
        </w:tc>
      </w:tr>
      <w:tr w:rsidR="004B080C" w:rsidRPr="004B080C" w:rsidTr="004A5189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Malaysia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80C" w:rsidRPr="004B080C" w:rsidRDefault="004B080C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(6.3)</w:t>
            </w:r>
          </w:p>
        </w:tc>
      </w:tr>
      <w:tr w:rsidR="005C2405" w:rsidRPr="004B080C" w:rsidTr="005C2405">
        <w:trPr>
          <w:trHeight w:val="25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B080C" w:rsidRDefault="005C2405" w:rsidP="00EC38EA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Syrian Arab Republic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B080C" w:rsidRDefault="005C2405" w:rsidP="00EC38EA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426</w:t>
            </w:r>
          </w:p>
        </w:tc>
      </w:tr>
      <w:tr w:rsidR="005C2405" w:rsidRPr="004B080C" w:rsidTr="005C2405">
        <w:trPr>
          <w:trHeight w:val="25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B080C" w:rsidRDefault="005C2405" w:rsidP="00EC38EA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B080C" w:rsidRDefault="005C2405" w:rsidP="00EC38EA">
            <w:pPr>
              <w:spacing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All students</w:t>
            </w:r>
          </w:p>
        </w:tc>
      </w:tr>
      <w:tr w:rsidR="005C2405" w:rsidRPr="004B080C" w:rsidTr="005C2405">
        <w:trPr>
          <w:trHeight w:val="278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A5189" w:rsidRDefault="005C2405" w:rsidP="00EC38EA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A5189" w:rsidRDefault="005C2405" w:rsidP="00EC38EA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405" w:rsidRPr="004A5189" w:rsidRDefault="005C2405" w:rsidP="00EC38EA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</w:tr>
      <w:tr w:rsidR="005C2405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Palestinian Nat'l Auth.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(3.2)</w:t>
            </w:r>
          </w:p>
        </w:tc>
      </w:tr>
      <w:tr w:rsidR="005C2405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Georgia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(3.0)</w:t>
            </w:r>
          </w:p>
        </w:tc>
      </w:tr>
      <w:tr w:rsidR="005C2405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Oman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(3.2)</w:t>
            </w:r>
          </w:p>
        </w:tc>
      </w:tr>
      <w:tr w:rsidR="005C2405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Qatar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(3.4)</w:t>
            </w:r>
          </w:p>
        </w:tc>
      </w:tr>
      <w:tr w:rsidR="005C2405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Macedonia, Rep. of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</w:tr>
      <w:tr w:rsidR="005C2405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Lebanon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</w:tr>
      <w:tr w:rsidR="005C2405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Indonesia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</w:tr>
      <w:tr w:rsidR="005C2405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Morocco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(2.2)</w:t>
            </w:r>
          </w:p>
        </w:tc>
      </w:tr>
      <w:tr w:rsidR="005C2405" w:rsidRPr="004B080C" w:rsidTr="004B080C">
        <w:trPr>
          <w:trHeight w:val="2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Ghana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05" w:rsidRPr="004B080C" w:rsidRDefault="005C2405" w:rsidP="004B080C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4B080C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</w:tr>
    </w:tbl>
    <w:p w:rsidR="006749EA" w:rsidRDefault="006749EA" w:rsidP="00190CC7">
      <w:pPr>
        <w:rPr>
          <w:rFonts w:ascii="Arial" w:hAnsi="Arial" w:cs="Arial"/>
          <w:b/>
          <w:sz w:val="28"/>
          <w:szCs w:val="28"/>
        </w:rPr>
      </w:pPr>
    </w:p>
    <w:p w:rsidR="00190CC7" w:rsidRDefault="00190CC7" w:rsidP="00190CC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2011 TIMSS Science</w:t>
      </w:r>
      <w:r w:rsidRPr="006E7CA3">
        <w:rPr>
          <w:rFonts w:ascii="Arial" w:hAnsi="Arial" w:cs="Arial"/>
          <w:b/>
          <w:sz w:val="28"/>
          <w:szCs w:val="28"/>
        </w:rPr>
        <w:t xml:space="preserve"> Results by Subgroup</w:t>
      </w:r>
    </w:p>
    <w:p w:rsidR="00190CC7" w:rsidRPr="00B019F7" w:rsidRDefault="00190CC7" w:rsidP="00190CC7">
      <w:pPr>
        <w:rPr>
          <w:rFonts w:ascii="Arial" w:hAnsi="Arial" w:cs="Arial"/>
          <w:b/>
        </w:rPr>
      </w:pPr>
      <w:r w:rsidRPr="00B019F7">
        <w:rPr>
          <w:rFonts w:ascii="Arial" w:hAnsi="Arial" w:cs="Arial"/>
          <w:b/>
        </w:rPr>
        <w:t>Race/E</w:t>
      </w:r>
      <w:r>
        <w:rPr>
          <w:rFonts w:ascii="Arial" w:hAnsi="Arial" w:cs="Arial"/>
          <w:b/>
        </w:rPr>
        <w:t>thnicity</w:t>
      </w:r>
    </w:p>
    <w:p w:rsidR="00190CC7" w:rsidRDefault="00190CC7" w:rsidP="001E0AD1">
      <w:pPr>
        <w:spacing w:line="276" w:lineRule="auto"/>
        <w:rPr>
          <w:rFonts w:ascii="Arial" w:hAnsi="Arial" w:cs="Arial"/>
        </w:rPr>
      </w:pPr>
      <w:r w:rsidRPr="0063487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United States is the only nation participating in TIMSS which reports student achievement by race/ethnicity; therefore, no comparisons with other nations in this category can be reported. Massachusetts is only able to compare its’ race/ethnicity data to the nation itself and the other benchmark entities in the United States. </w:t>
      </w:r>
      <w:r w:rsidR="00BE3FF3">
        <w:rPr>
          <w:rFonts w:ascii="Arial" w:hAnsi="Arial" w:cs="Arial"/>
        </w:rPr>
        <w:t>Table 7</w:t>
      </w:r>
      <w:r>
        <w:rPr>
          <w:rFonts w:ascii="Arial" w:hAnsi="Arial" w:cs="Arial"/>
        </w:rPr>
        <w:t xml:space="preserve"> shows the results by race/ethnicity.</w:t>
      </w:r>
    </w:p>
    <w:p w:rsidR="00436B73" w:rsidRDefault="00436B73" w:rsidP="00BB161A">
      <w:pPr>
        <w:spacing w:line="240" w:lineRule="auto"/>
        <w:rPr>
          <w:rFonts w:ascii="Arial" w:hAnsi="Arial" w:cs="Arial"/>
          <w:b/>
          <w:sz w:val="32"/>
          <w:szCs w:val="32"/>
        </w:rPr>
      </w:pPr>
    </w:p>
    <w:p w:rsidR="00BE3FF3" w:rsidRPr="003E251E" w:rsidRDefault="00BE3FF3" w:rsidP="00BE3FF3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Table 7</w:t>
      </w:r>
      <w:r w:rsidRPr="003E251E">
        <w:rPr>
          <w:rFonts w:ascii="Arial" w:hAnsi="Arial" w:cs="Arial"/>
          <w:b/>
        </w:rPr>
        <w:t>.</w:t>
      </w:r>
      <w:proofErr w:type="gramEnd"/>
      <w:r w:rsidRPr="003E251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TIMSS 2011 Science</w:t>
      </w:r>
      <w:r w:rsidR="001E193E">
        <w:rPr>
          <w:rFonts w:ascii="Arial" w:hAnsi="Arial" w:cs="Arial"/>
          <w:b/>
        </w:rPr>
        <w:t xml:space="preserve"> </w:t>
      </w:r>
      <w:r w:rsidRPr="003E251E">
        <w:rPr>
          <w:rFonts w:ascii="Arial" w:hAnsi="Arial" w:cs="Arial"/>
          <w:b/>
        </w:rPr>
        <w:t>Grade 8 Performance by Race/Ethnicity</w:t>
      </w:r>
    </w:p>
    <w:tbl>
      <w:tblPr>
        <w:tblW w:w="10059" w:type="dxa"/>
        <w:tblInd w:w="93" w:type="dxa"/>
        <w:tblLook w:val="04A0"/>
      </w:tblPr>
      <w:tblGrid>
        <w:gridCol w:w="2328"/>
        <w:gridCol w:w="999"/>
        <w:gridCol w:w="1090"/>
        <w:gridCol w:w="904"/>
        <w:gridCol w:w="139"/>
        <w:gridCol w:w="949"/>
        <w:gridCol w:w="875"/>
        <w:gridCol w:w="950"/>
        <w:gridCol w:w="875"/>
        <w:gridCol w:w="950"/>
      </w:tblGrid>
      <w:tr w:rsidR="00323A16" w:rsidRPr="00323A16" w:rsidTr="00251F5E">
        <w:trPr>
          <w:trHeight w:val="255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White, not Hispanic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Black, not Hispanic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Hispanic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Asian</w:t>
            </w:r>
          </w:p>
        </w:tc>
      </w:tr>
      <w:tr w:rsidR="00323A16" w:rsidRPr="00323A16" w:rsidTr="00251F5E">
        <w:trPr>
          <w:trHeight w:val="540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A16" w:rsidRPr="004A5189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United States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(2.6)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(4.0)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(3.4)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(7.2)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202879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Alabama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(5.5)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(9.8)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‡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†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202879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California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(6.5)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(12.6)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(8.5)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202879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Colorado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(4.3)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‡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‡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†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202879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Connecticut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(11.4)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(13.9)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202879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Florida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(9.9)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(10.3)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(14.5)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202879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Indiana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(8.5)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‡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†</w:t>
            </w:r>
          </w:p>
        </w:tc>
      </w:tr>
      <w:tr w:rsidR="00323A16" w:rsidRPr="00323A16" w:rsidTr="00ED6389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23A16" w:rsidRPr="00323A16" w:rsidRDefault="00323A16" w:rsidP="00202879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Massachusetts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(10.0)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(9.1)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(8.8)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202879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Minnesota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(4.2)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(13.2)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(7.1)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(14.0)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202879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North Carolina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(6.4)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(6.3)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(8.7)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‡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323A16">
              <w:rPr>
                <w:rFonts w:ascii="Verdana" w:hAnsi="Verdana" w:cs="Arial"/>
                <w:color w:val="000000"/>
                <w:sz w:val="16"/>
                <w:szCs w:val="16"/>
              </w:rPr>
              <w:t>†</w:t>
            </w:r>
          </w:p>
        </w:tc>
      </w:tr>
      <w:tr w:rsidR="00323A16" w:rsidRPr="00323A16" w:rsidTr="00251F5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3A16" w:rsidRPr="00323A16" w:rsidTr="00251F5E">
        <w:trPr>
          <w:trHeight w:val="270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9928B3" w:rsidRDefault="00323A16" w:rsidP="00323A16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28B3">
              <w:rPr>
                <w:rFonts w:ascii="Arial" w:hAnsi="Arial" w:cs="Arial"/>
                <w:color w:val="000000"/>
                <w:sz w:val="16"/>
                <w:szCs w:val="16"/>
              </w:rPr>
              <w:t>† Not applicable.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3A16" w:rsidRPr="00323A16" w:rsidTr="00251F5E">
        <w:trPr>
          <w:trHeight w:val="270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9928B3" w:rsidRDefault="00323A16" w:rsidP="00323A16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28B3">
              <w:rPr>
                <w:rFonts w:ascii="Arial" w:hAnsi="Arial" w:cs="Arial"/>
                <w:color w:val="000000"/>
                <w:sz w:val="16"/>
                <w:szCs w:val="16"/>
              </w:rPr>
              <w:t>‡ Reporting standards not met.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A16" w:rsidRPr="00323A16" w:rsidRDefault="00323A16" w:rsidP="00323A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3A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73590" w:rsidRDefault="00F73590" w:rsidP="00251F5E">
      <w:pPr>
        <w:rPr>
          <w:rFonts w:ascii="Arial" w:hAnsi="Arial" w:cs="Arial"/>
          <w:b/>
        </w:rPr>
      </w:pPr>
    </w:p>
    <w:p w:rsidR="00251F5E" w:rsidRDefault="00251F5E" w:rsidP="00251F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Gender</w:t>
      </w:r>
    </w:p>
    <w:p w:rsidR="00251F5E" w:rsidRPr="005C2405" w:rsidRDefault="00251F5E" w:rsidP="00BB161A">
      <w:pPr>
        <w:spacing w:line="240" w:lineRule="auto"/>
        <w:rPr>
          <w:rFonts w:ascii="Arial" w:hAnsi="Arial" w:cs="Arial"/>
          <w:sz w:val="16"/>
          <w:szCs w:val="16"/>
        </w:rPr>
      </w:pPr>
    </w:p>
    <w:p w:rsidR="00251F5E" w:rsidRDefault="00251F5E" w:rsidP="001E0AD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Alt</w:t>
      </w:r>
      <w:r w:rsidRPr="006F4C8B">
        <w:rPr>
          <w:rFonts w:ascii="Arial" w:hAnsi="Arial" w:cs="Arial"/>
        </w:rPr>
        <w:t>hough the difference between genders is not statistically significant for any of the three assess</w:t>
      </w:r>
      <w:r w:rsidR="005135C9">
        <w:rPr>
          <w:rFonts w:ascii="Arial" w:hAnsi="Arial" w:cs="Arial"/>
        </w:rPr>
        <w:t xml:space="preserve">ment administrations, both males and females </w:t>
      </w:r>
      <w:r w:rsidRPr="006F4C8B">
        <w:rPr>
          <w:rFonts w:ascii="Arial" w:hAnsi="Arial" w:cs="Arial"/>
        </w:rPr>
        <w:t>have made su</w:t>
      </w:r>
      <w:r w:rsidR="009D64C0">
        <w:rPr>
          <w:rFonts w:ascii="Arial" w:hAnsi="Arial" w:cs="Arial"/>
        </w:rPr>
        <w:t>bstantial gains since 1999. Males</w:t>
      </w:r>
      <w:r w:rsidRPr="006F4C8B">
        <w:rPr>
          <w:rFonts w:ascii="Arial" w:hAnsi="Arial" w:cs="Arial"/>
        </w:rPr>
        <w:t xml:space="preserve"> average</w:t>
      </w:r>
      <w:r>
        <w:rPr>
          <w:rFonts w:ascii="Arial" w:hAnsi="Arial" w:cs="Arial"/>
        </w:rPr>
        <w:t xml:space="preserve"> scale scores have gone from 540 (1999) to 561(2007) to 570</w:t>
      </w:r>
      <w:r w:rsidR="009D64C0">
        <w:rPr>
          <w:rFonts w:ascii="Arial" w:hAnsi="Arial" w:cs="Arial"/>
        </w:rPr>
        <w:t xml:space="preserve"> (2011) whereas, females</w:t>
      </w:r>
      <w:r w:rsidRPr="006F4C8B">
        <w:rPr>
          <w:rFonts w:ascii="Arial" w:hAnsi="Arial" w:cs="Arial"/>
        </w:rPr>
        <w:t xml:space="preserve"> average </w:t>
      </w:r>
      <w:r>
        <w:rPr>
          <w:rFonts w:ascii="Arial" w:hAnsi="Arial" w:cs="Arial"/>
        </w:rPr>
        <w:t xml:space="preserve">scale scores have risen from 527 (1999) to 551 (2007) to 564 </w:t>
      </w:r>
      <w:r w:rsidRPr="006F4C8B">
        <w:rPr>
          <w:rFonts w:ascii="Arial" w:hAnsi="Arial" w:cs="Arial"/>
        </w:rPr>
        <w:t xml:space="preserve">(2011). </w:t>
      </w:r>
      <w:r>
        <w:rPr>
          <w:rFonts w:ascii="Arial" w:hAnsi="Arial" w:cs="Arial"/>
        </w:rPr>
        <w:t>Table 8 shows the results by gender.</w:t>
      </w:r>
    </w:p>
    <w:p w:rsidR="005C2405" w:rsidRDefault="005C2405" w:rsidP="001E0AD1">
      <w:pPr>
        <w:spacing w:line="276" w:lineRule="auto"/>
        <w:rPr>
          <w:rFonts w:ascii="Arial" w:hAnsi="Arial" w:cs="Arial"/>
        </w:rPr>
      </w:pPr>
    </w:p>
    <w:p w:rsidR="006749EA" w:rsidRDefault="006749EA" w:rsidP="001E0AD1">
      <w:pPr>
        <w:spacing w:line="276" w:lineRule="auto"/>
        <w:rPr>
          <w:rFonts w:ascii="Arial" w:hAnsi="Arial" w:cs="Arial"/>
        </w:rPr>
      </w:pPr>
    </w:p>
    <w:p w:rsidR="00302C9F" w:rsidRDefault="00302C9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51E35" w:rsidRPr="004A5189" w:rsidRDefault="00C51E35" w:rsidP="00C51E35">
      <w:pPr>
        <w:rPr>
          <w:rFonts w:ascii="Arial" w:hAnsi="Arial" w:cs="Arial"/>
        </w:rPr>
      </w:pPr>
      <w:proofErr w:type="gramStart"/>
      <w:r w:rsidRPr="003E251E">
        <w:rPr>
          <w:rFonts w:ascii="Arial" w:hAnsi="Arial" w:cs="Arial"/>
          <w:b/>
        </w:rPr>
        <w:t>Ta</w:t>
      </w:r>
      <w:bookmarkStart w:id="1" w:name="_GoBack"/>
      <w:bookmarkEnd w:id="1"/>
      <w:r w:rsidRPr="003E251E">
        <w:rPr>
          <w:rFonts w:ascii="Arial" w:hAnsi="Arial" w:cs="Arial"/>
          <w:b/>
        </w:rPr>
        <w:t>ble</w:t>
      </w:r>
      <w:r>
        <w:rPr>
          <w:rFonts w:ascii="Arial" w:hAnsi="Arial" w:cs="Arial"/>
          <w:b/>
        </w:rPr>
        <w:t xml:space="preserve"> 8</w:t>
      </w:r>
      <w:r w:rsidRPr="003E251E">
        <w:rPr>
          <w:rFonts w:ascii="Arial" w:hAnsi="Arial" w:cs="Arial"/>
          <w:b/>
        </w:rPr>
        <w:t>.</w:t>
      </w:r>
      <w:proofErr w:type="gramEnd"/>
      <w:r w:rsidRPr="003E251E">
        <w:rPr>
          <w:rFonts w:ascii="Arial" w:hAnsi="Arial" w:cs="Arial"/>
          <w:b/>
        </w:rPr>
        <w:t xml:space="preserve"> TIMSS 2011 </w:t>
      </w:r>
      <w:r>
        <w:rPr>
          <w:rFonts w:ascii="Arial" w:hAnsi="Arial" w:cs="Arial"/>
          <w:b/>
        </w:rPr>
        <w:t xml:space="preserve">Science </w:t>
      </w:r>
      <w:r w:rsidRPr="003E251E">
        <w:rPr>
          <w:rFonts w:ascii="Arial" w:hAnsi="Arial" w:cs="Arial"/>
          <w:b/>
        </w:rPr>
        <w:t>Grade 8 Performance by Gender</w:t>
      </w:r>
    </w:p>
    <w:p w:rsidR="00436B73" w:rsidRPr="00D1003C" w:rsidRDefault="00436B73" w:rsidP="00BB161A">
      <w:pPr>
        <w:spacing w:line="240" w:lineRule="auto"/>
        <w:rPr>
          <w:rFonts w:ascii="Arial" w:hAnsi="Arial" w:cs="Arial"/>
          <w:b/>
          <w:sz w:val="16"/>
          <w:szCs w:val="16"/>
        </w:rPr>
      </w:pPr>
    </w:p>
    <w:tbl>
      <w:tblPr>
        <w:tblW w:w="9800" w:type="dxa"/>
        <w:tblInd w:w="93" w:type="dxa"/>
        <w:tblLook w:val="04A0"/>
      </w:tblPr>
      <w:tblGrid>
        <w:gridCol w:w="2800"/>
        <w:gridCol w:w="1265"/>
        <w:gridCol w:w="2235"/>
        <w:gridCol w:w="1265"/>
        <w:gridCol w:w="2235"/>
      </w:tblGrid>
      <w:tr w:rsidR="00B55E33" w:rsidRPr="00B55E33" w:rsidTr="00B55E33">
        <w:trPr>
          <w:trHeight w:val="25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4A5189" w:rsidRDefault="009D64C0" w:rsidP="00B55E33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Female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4A5189" w:rsidRDefault="009D64C0" w:rsidP="00B55E33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Male</w:t>
            </w:r>
          </w:p>
        </w:tc>
      </w:tr>
      <w:tr w:rsidR="004A5189" w:rsidRPr="004A5189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Singapore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(4.2)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Chinese Taipei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(2.7)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(2.8)</w:t>
            </w:r>
          </w:p>
        </w:tc>
      </w:tr>
      <w:tr w:rsidR="00B55E33" w:rsidRPr="00B55E33" w:rsidTr="00ED6389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Massachusetts, US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(5.8)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Korea, Rep. of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(2.6)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(2.4)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Finland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(2.4)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Japan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Minnesota, US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Slovenia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(3.0)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(3.4)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Russian Federation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(3.6)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(3.5)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Colorado, US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(4.7)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Hong Kong SAR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(3.7)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England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(5.0)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Connecticut, US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(5.9)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North Carolina, US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(5.7)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(7.7)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Indiana, US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Florida, US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(8.5)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(7.6)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Israel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(3.7)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</w:tr>
      <w:tr w:rsidR="00B55E33" w:rsidRPr="00B55E33" w:rsidTr="00ED6389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United States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(2.8)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Lithuania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(3.0)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Hungary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(3.5)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(3.7)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Australia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(6.5)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Sweden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(2.7)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New Zealand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Ukraine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(3.7)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(4.3)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Norway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(3.2)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(3.0)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Italy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(2.6)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California, US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(5.0)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(5.0)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Kazakhstan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Turkey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(3.2)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(4.3)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Bahrain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(2.2)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(3.6)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Alabama, US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(6.3)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(6.8)</w:t>
            </w:r>
          </w:p>
        </w:tc>
      </w:tr>
      <w:tr w:rsidR="00B55E33" w:rsidRPr="00B55E33" w:rsidTr="00ED6389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International Average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(0.6)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(0.7)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Iran, Islamic Rep. of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United Arab Emirates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(3.3)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Jordan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(4.3)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(6.4)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Romania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(3.8)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(4.0)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Oman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(4.4)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(3.9)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Chile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(3.2)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Saudi Arabia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(3.5)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(6.4)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Armenia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(3.5)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(3.6)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Malaysia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(6.3)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(7.3)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Palestinian Nat'l Auth.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(3.8)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Qatar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(7.0)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Tunisia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(2.6)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(2.9)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Georgia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(3.3)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(3.5)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Syrian Arab Republic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(4.4)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Macedonia, Rep. of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(5.6)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</w:tr>
      <w:tr w:rsidR="00B55E33" w:rsidRPr="00B55E33" w:rsidTr="004A5189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Indonesia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</w:tr>
      <w:tr w:rsidR="004A5189" w:rsidRPr="00B55E33" w:rsidTr="007B6503">
        <w:trPr>
          <w:trHeight w:val="25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189" w:rsidRPr="00B55E33" w:rsidRDefault="004A5189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189" w:rsidRPr="004A5189" w:rsidRDefault="009D64C0" w:rsidP="007B6503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Female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189" w:rsidRPr="004A5189" w:rsidRDefault="009D64C0" w:rsidP="007B6503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Male</w:t>
            </w:r>
          </w:p>
        </w:tc>
      </w:tr>
      <w:tr w:rsidR="004A5189" w:rsidRPr="00B55E33" w:rsidTr="004A5189">
        <w:trPr>
          <w:trHeight w:val="25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189" w:rsidRPr="004A5189" w:rsidRDefault="004A5189" w:rsidP="007B6503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A518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Lebanon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(6.5)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Morocco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(2.6)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(2.7)</w:t>
            </w:r>
          </w:p>
        </w:tc>
      </w:tr>
      <w:tr w:rsidR="00B55E33" w:rsidRPr="00B55E33" w:rsidTr="00B55E33">
        <w:trPr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Ghana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(5.7)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E33" w:rsidRPr="00B55E33" w:rsidRDefault="00B55E33" w:rsidP="00B55E33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B55E33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</w:tr>
    </w:tbl>
    <w:p w:rsidR="00C51E35" w:rsidRDefault="00C51E35" w:rsidP="00436B73">
      <w:pPr>
        <w:rPr>
          <w:rFonts w:ascii="Arial" w:hAnsi="Arial" w:cs="Arial"/>
          <w:b/>
          <w:sz w:val="32"/>
          <w:szCs w:val="32"/>
        </w:rPr>
      </w:pPr>
    </w:p>
    <w:p w:rsidR="00A50A54" w:rsidRPr="006E7CA3" w:rsidRDefault="00A50A54" w:rsidP="00A50A5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2011 TIMSS Science</w:t>
      </w:r>
      <w:r w:rsidRPr="006E7CA3">
        <w:rPr>
          <w:rFonts w:ascii="Arial" w:hAnsi="Arial" w:cs="Arial"/>
          <w:b/>
          <w:sz w:val="28"/>
          <w:szCs w:val="28"/>
        </w:rPr>
        <w:t xml:space="preserve"> Results by Parent’s Level of Education</w:t>
      </w:r>
    </w:p>
    <w:p w:rsidR="00436B73" w:rsidRDefault="00A50A54" w:rsidP="001E0AD1">
      <w:pPr>
        <w:spacing w:line="276" w:lineRule="auto"/>
        <w:rPr>
          <w:rFonts w:ascii="Arial" w:hAnsi="Arial" w:cs="Arial"/>
          <w:b/>
          <w:sz w:val="32"/>
          <w:szCs w:val="32"/>
        </w:rPr>
      </w:pPr>
      <w:r w:rsidRPr="00781E4D">
        <w:rPr>
          <w:rFonts w:ascii="Arial" w:hAnsi="Arial" w:cs="Arial"/>
        </w:rPr>
        <w:t xml:space="preserve">Students who participated in the 2011 TIMSS </w:t>
      </w:r>
      <w:r>
        <w:rPr>
          <w:rFonts w:ascii="Arial" w:hAnsi="Arial" w:cs="Arial"/>
        </w:rPr>
        <w:t>were asked to indicate the highest level of educations they thought their father and mother had completed. Table 9 shows the results of the mother’s highest level of education. Table 10 shows the father’s highest level of education</w:t>
      </w:r>
    </w:p>
    <w:p w:rsidR="009928B3" w:rsidRDefault="009928B3" w:rsidP="00BB161A">
      <w:pPr>
        <w:spacing w:line="240" w:lineRule="auto"/>
        <w:rPr>
          <w:rFonts w:ascii="Arial" w:hAnsi="Arial" w:cs="Arial"/>
          <w:b/>
          <w:sz w:val="32"/>
          <w:szCs w:val="32"/>
        </w:rPr>
      </w:pPr>
    </w:p>
    <w:p w:rsidR="006006E5" w:rsidRPr="003E251E" w:rsidRDefault="006006E5" w:rsidP="006006E5">
      <w:pPr>
        <w:spacing w:line="240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Table 9</w:t>
      </w:r>
      <w:r w:rsidRPr="003E251E">
        <w:rPr>
          <w:rFonts w:ascii="Arial" w:hAnsi="Arial" w:cs="Arial"/>
          <w:b/>
        </w:rPr>
        <w:t>.</w:t>
      </w:r>
      <w:proofErr w:type="gramEnd"/>
      <w:r w:rsidRPr="003E251E">
        <w:rPr>
          <w:rFonts w:ascii="Arial" w:hAnsi="Arial" w:cs="Arial"/>
          <w:b/>
        </w:rPr>
        <w:t xml:space="preserve"> TIMSS 2011 Grade 8 </w:t>
      </w:r>
      <w:r>
        <w:rPr>
          <w:rFonts w:ascii="Arial" w:hAnsi="Arial" w:cs="Arial"/>
          <w:b/>
        </w:rPr>
        <w:t>Science Results</w:t>
      </w:r>
      <w:r w:rsidRPr="003E251E">
        <w:rPr>
          <w:rFonts w:ascii="Arial" w:hAnsi="Arial" w:cs="Arial"/>
          <w:b/>
        </w:rPr>
        <w:t xml:space="preserve"> by Mother’s Level of Education</w:t>
      </w:r>
    </w:p>
    <w:p w:rsidR="00436B73" w:rsidRPr="00D1003C" w:rsidRDefault="00436B73" w:rsidP="00BB161A">
      <w:pPr>
        <w:spacing w:line="240" w:lineRule="auto"/>
        <w:rPr>
          <w:rFonts w:ascii="Arial" w:hAnsi="Arial" w:cs="Arial"/>
          <w:b/>
        </w:rPr>
      </w:pPr>
    </w:p>
    <w:tbl>
      <w:tblPr>
        <w:tblW w:w="10365" w:type="dxa"/>
        <w:tblInd w:w="93" w:type="dxa"/>
        <w:tblLook w:val="04A0"/>
      </w:tblPr>
      <w:tblGrid>
        <w:gridCol w:w="2180"/>
        <w:gridCol w:w="997"/>
        <w:gridCol w:w="1763"/>
        <w:gridCol w:w="1026"/>
        <w:gridCol w:w="1814"/>
        <w:gridCol w:w="990"/>
        <w:gridCol w:w="1595"/>
      </w:tblGrid>
      <w:tr w:rsidR="005654B0" w:rsidRPr="005654B0" w:rsidTr="005654B0">
        <w:trPr>
          <w:trHeight w:val="57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high school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a 2yr or 4yr college/university degree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Masters or beyond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4E77FA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United States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(2.3)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(3.0)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(3.3)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96103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Alabama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(5.8)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(6.0)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(11.1)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96103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California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(5.8)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(6.8)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96103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Colorado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(6.5)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(5.4)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(5.9)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96103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Connecticut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(7.2)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(5.7)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(7.3)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96103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Florida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(7.3)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(8.5)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(10.0)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96103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Indiana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(5.8)</w:t>
            </w:r>
          </w:p>
        </w:tc>
      </w:tr>
      <w:tr w:rsidR="005654B0" w:rsidRPr="005654B0" w:rsidTr="00ED6389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5654B0" w:rsidRPr="005654B0" w:rsidRDefault="005654B0" w:rsidP="0096103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Massachusetts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(7.4)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96103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Minnesota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(4.8)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(6.2)</w:t>
            </w:r>
          </w:p>
        </w:tc>
      </w:tr>
      <w:tr w:rsidR="005654B0" w:rsidRPr="005654B0" w:rsidTr="005654B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96103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North Carolina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(8.0)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(6.4)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4B0" w:rsidRPr="005654B0" w:rsidRDefault="005654B0" w:rsidP="005654B0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5654B0">
              <w:rPr>
                <w:rFonts w:ascii="Verdana" w:hAnsi="Verdana" w:cs="Arial"/>
                <w:color w:val="000000"/>
                <w:sz w:val="16"/>
                <w:szCs w:val="16"/>
              </w:rPr>
              <w:t>(12.8)</w:t>
            </w:r>
          </w:p>
        </w:tc>
      </w:tr>
    </w:tbl>
    <w:p w:rsidR="00436B73" w:rsidRDefault="00436B73" w:rsidP="00436B73">
      <w:pPr>
        <w:rPr>
          <w:rFonts w:ascii="Arial" w:hAnsi="Arial" w:cs="Arial"/>
          <w:b/>
          <w:sz w:val="32"/>
          <w:szCs w:val="32"/>
        </w:rPr>
      </w:pPr>
    </w:p>
    <w:p w:rsidR="004E35B8" w:rsidRDefault="004E35B8" w:rsidP="004E35B8">
      <w:pPr>
        <w:spacing w:line="240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Table 10</w:t>
      </w:r>
      <w:r w:rsidRPr="003E251E">
        <w:rPr>
          <w:rFonts w:ascii="Arial" w:hAnsi="Arial" w:cs="Arial"/>
          <w:b/>
        </w:rPr>
        <w:t>.</w:t>
      </w:r>
      <w:proofErr w:type="gramEnd"/>
      <w:r w:rsidRPr="003E251E">
        <w:rPr>
          <w:rFonts w:ascii="Arial" w:hAnsi="Arial" w:cs="Arial"/>
          <w:b/>
        </w:rPr>
        <w:t xml:space="preserve"> TIMSS 2011 Grade 8 </w:t>
      </w:r>
      <w:r>
        <w:rPr>
          <w:rFonts w:ascii="Arial" w:hAnsi="Arial" w:cs="Arial"/>
          <w:b/>
        </w:rPr>
        <w:t>Science Results by Father</w:t>
      </w:r>
      <w:r w:rsidRPr="003E251E">
        <w:rPr>
          <w:rFonts w:ascii="Arial" w:hAnsi="Arial" w:cs="Arial"/>
          <w:b/>
        </w:rPr>
        <w:t>’s Level of Education</w:t>
      </w:r>
    </w:p>
    <w:p w:rsidR="0007667B" w:rsidRPr="003E251E" w:rsidRDefault="0007667B" w:rsidP="004E35B8">
      <w:pPr>
        <w:spacing w:line="240" w:lineRule="auto"/>
        <w:rPr>
          <w:rFonts w:ascii="Arial" w:hAnsi="Arial" w:cs="Arial"/>
          <w:b/>
        </w:rPr>
      </w:pPr>
    </w:p>
    <w:tbl>
      <w:tblPr>
        <w:tblW w:w="10200" w:type="dxa"/>
        <w:tblInd w:w="93" w:type="dxa"/>
        <w:tblLook w:val="04A0"/>
      </w:tblPr>
      <w:tblGrid>
        <w:gridCol w:w="2020"/>
        <w:gridCol w:w="925"/>
        <w:gridCol w:w="1635"/>
        <w:gridCol w:w="997"/>
        <w:gridCol w:w="1763"/>
        <w:gridCol w:w="1033"/>
        <w:gridCol w:w="1827"/>
      </w:tblGrid>
      <w:tr w:rsidR="0007667B" w:rsidRPr="0007667B" w:rsidTr="0007667B">
        <w:trPr>
          <w:trHeight w:val="465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high school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a 2yr or 4yr college/university degree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Completed Masters or beyond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Jurisdiction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Average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4E77FA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4E77FA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Standard error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United States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(2.5)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(3.1)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Alabama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(5.1)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(7.7)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(11.6)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California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(4.5)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(6.8)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(6.8)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Colorado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(4.9)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(5.7)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(5.3)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Connecticut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(8.5)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(6.3)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Florida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(9.3)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(8.3)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(9.6)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Indiana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(4.8)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(6.0)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(5.9)</w:t>
            </w:r>
          </w:p>
        </w:tc>
      </w:tr>
      <w:tr w:rsidR="0007667B" w:rsidRPr="0007667B" w:rsidTr="00ED6389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Massachusetts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(7.2)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(6.1)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(6.6)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Minnesota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(4.6)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(5.2)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(8.1)</w:t>
            </w:r>
          </w:p>
        </w:tc>
      </w:tr>
      <w:tr w:rsidR="0007667B" w:rsidRPr="0007667B" w:rsidTr="0007667B">
        <w:trPr>
          <w:trHeight w:val="25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North Carolina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(7.8)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(7.0)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7B" w:rsidRPr="0007667B" w:rsidRDefault="0007667B" w:rsidP="0007667B">
            <w:pPr>
              <w:spacing w:line="240" w:lineRule="auto"/>
              <w:jc w:val="right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07667B">
              <w:rPr>
                <w:rFonts w:ascii="Verdana" w:hAnsi="Verdana" w:cs="Arial"/>
                <w:color w:val="000000"/>
                <w:sz w:val="16"/>
                <w:szCs w:val="16"/>
              </w:rPr>
              <w:t>(12.3)</w:t>
            </w:r>
          </w:p>
        </w:tc>
      </w:tr>
    </w:tbl>
    <w:p w:rsidR="004E35B8" w:rsidRDefault="004E35B8" w:rsidP="00436B73">
      <w:pPr>
        <w:rPr>
          <w:rFonts w:ascii="Arial" w:hAnsi="Arial" w:cs="Arial"/>
          <w:b/>
          <w:sz w:val="32"/>
          <w:szCs w:val="32"/>
        </w:rPr>
      </w:pPr>
    </w:p>
    <w:p w:rsidR="00D70BF9" w:rsidRPr="00436B73" w:rsidRDefault="00D70BF9" w:rsidP="00436B73">
      <w:pPr>
        <w:rPr>
          <w:rFonts w:ascii="Arial" w:hAnsi="Arial" w:cs="Arial"/>
          <w:b/>
          <w:sz w:val="32"/>
          <w:szCs w:val="32"/>
        </w:rPr>
      </w:pPr>
    </w:p>
    <w:sectPr w:rsidR="00D70BF9" w:rsidRPr="00436B73" w:rsidSect="00BB161A">
      <w:footerReference w:type="default" r:id="rId12"/>
      <w:pgSz w:w="12240" w:h="15840"/>
      <w:pgMar w:top="720" w:right="720" w:bottom="720" w:left="720" w:header="144" w:footer="432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DEA" w:rsidRDefault="008E5DEA" w:rsidP="00FD2C86">
      <w:r>
        <w:separator/>
      </w:r>
    </w:p>
  </w:endnote>
  <w:endnote w:type="continuationSeparator" w:id="0">
    <w:p w:rsidR="008E5DEA" w:rsidRDefault="008E5DEA" w:rsidP="00FD2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altName w:val="Tahoma"/>
    <w:panose1 w:val="020B0604030504040204"/>
    <w:charset w:val="00"/>
    <w:family w:val="swiss"/>
    <w:pitch w:val="variable"/>
    <w:sig w:usb0="00000001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55A" w:rsidRDefault="00DE655A" w:rsidP="00D674EF">
    <w:pPr>
      <w:pStyle w:val="Footer"/>
    </w:pPr>
    <w:r>
      <w:tab/>
    </w:r>
    <w:fldSimple w:instr=" PAGE   \* MERGEFORMAT ">
      <w:r w:rsidR="00521553">
        <w:rPr>
          <w:noProof/>
        </w:rPr>
        <w:t>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DEA" w:rsidRDefault="008E5DEA" w:rsidP="00FD2C86">
      <w:r>
        <w:separator/>
      </w:r>
    </w:p>
  </w:footnote>
  <w:footnote w:type="continuationSeparator" w:id="0">
    <w:p w:rsidR="008E5DEA" w:rsidRDefault="008E5DEA" w:rsidP="00FD2C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9B8AB20"/>
    <w:lvl w:ilvl="0">
      <w:start w:val="1"/>
      <w:numFmt w:val="bullet"/>
      <w:pStyle w:val="ESEBullet-Lev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8792B91"/>
    <w:multiLevelType w:val="hybridMultilevel"/>
    <w:tmpl w:val="467462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132933"/>
    <w:multiLevelType w:val="hybridMultilevel"/>
    <w:tmpl w:val="AA60CD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151552"/>
    <w:multiLevelType w:val="multilevel"/>
    <w:tmpl w:val="2C90094C"/>
    <w:styleLink w:val="ESEList-Bullets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4">
    <w:nsid w:val="48C91D69"/>
    <w:multiLevelType w:val="multilevel"/>
    <w:tmpl w:val="51CA06FA"/>
    <w:lvl w:ilvl="0">
      <w:start w:val="1"/>
      <w:numFmt w:val="decimal"/>
      <w:pStyle w:val="ESENumberswspacing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960" w:hanging="360"/>
      </w:pPr>
      <w:rPr>
        <w:rFonts w:hint="default"/>
      </w:rPr>
    </w:lvl>
  </w:abstractNum>
  <w:abstractNum w:abstractNumId="5">
    <w:nsid w:val="4D5D3FEF"/>
    <w:multiLevelType w:val="multilevel"/>
    <w:tmpl w:val="384E6C8C"/>
    <w:styleLink w:val="ESEList-Number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56E30171"/>
    <w:multiLevelType w:val="hybridMultilevel"/>
    <w:tmpl w:val="FB00CEAA"/>
    <w:lvl w:ilvl="0" w:tplc="7CC62072">
      <w:start w:val="1"/>
      <w:numFmt w:val="bullet"/>
      <w:pStyle w:val="ESEBullet-Lev2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78F323F"/>
    <w:multiLevelType w:val="hybridMultilevel"/>
    <w:tmpl w:val="A6208E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DE0B65"/>
    <w:multiLevelType w:val="hybridMultilevel"/>
    <w:tmpl w:val="5184CC80"/>
    <w:lvl w:ilvl="0" w:tplc="F03E0522">
      <w:start w:val="1"/>
      <w:numFmt w:val="bullet"/>
      <w:pStyle w:val="ESEBullet-Lev3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0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96843"/>
    <w:rsid w:val="0000217C"/>
    <w:rsid w:val="000153C5"/>
    <w:rsid w:val="000506EE"/>
    <w:rsid w:val="00064ECC"/>
    <w:rsid w:val="000675AE"/>
    <w:rsid w:val="000711BA"/>
    <w:rsid w:val="0007667B"/>
    <w:rsid w:val="00092A27"/>
    <w:rsid w:val="000955C2"/>
    <w:rsid w:val="000A1B61"/>
    <w:rsid w:val="000A7B23"/>
    <w:rsid w:val="000B7C03"/>
    <w:rsid w:val="000C3B85"/>
    <w:rsid w:val="000C5211"/>
    <w:rsid w:val="000C5AF1"/>
    <w:rsid w:val="000D0E81"/>
    <w:rsid w:val="000D1FA5"/>
    <w:rsid w:val="000E1F2F"/>
    <w:rsid w:val="000E3755"/>
    <w:rsid w:val="000F0DCE"/>
    <w:rsid w:val="000F5896"/>
    <w:rsid w:val="00126151"/>
    <w:rsid w:val="00147F76"/>
    <w:rsid w:val="00152CC8"/>
    <w:rsid w:val="00157AE2"/>
    <w:rsid w:val="0017022D"/>
    <w:rsid w:val="00172CA8"/>
    <w:rsid w:val="00182F80"/>
    <w:rsid w:val="0018745B"/>
    <w:rsid w:val="00190CC7"/>
    <w:rsid w:val="001A028D"/>
    <w:rsid w:val="001A1C99"/>
    <w:rsid w:val="001A288F"/>
    <w:rsid w:val="001B0849"/>
    <w:rsid w:val="001B25AC"/>
    <w:rsid w:val="001B56BC"/>
    <w:rsid w:val="001C1CF3"/>
    <w:rsid w:val="001D099A"/>
    <w:rsid w:val="001D4EB9"/>
    <w:rsid w:val="001D56EF"/>
    <w:rsid w:val="001E0AD1"/>
    <w:rsid w:val="001E193E"/>
    <w:rsid w:val="001F35ED"/>
    <w:rsid w:val="00202879"/>
    <w:rsid w:val="00203306"/>
    <w:rsid w:val="002034A0"/>
    <w:rsid w:val="0020780F"/>
    <w:rsid w:val="002226ED"/>
    <w:rsid w:val="002234C2"/>
    <w:rsid w:val="002474AE"/>
    <w:rsid w:val="00251F5E"/>
    <w:rsid w:val="00262A17"/>
    <w:rsid w:val="00264CC7"/>
    <w:rsid w:val="00274356"/>
    <w:rsid w:val="0028119D"/>
    <w:rsid w:val="002853D5"/>
    <w:rsid w:val="002A6156"/>
    <w:rsid w:val="002B51B3"/>
    <w:rsid w:val="002C120B"/>
    <w:rsid w:val="002D0738"/>
    <w:rsid w:val="00301E1D"/>
    <w:rsid w:val="00302C9F"/>
    <w:rsid w:val="003158BE"/>
    <w:rsid w:val="00322780"/>
    <w:rsid w:val="00323A16"/>
    <w:rsid w:val="00324499"/>
    <w:rsid w:val="003244A6"/>
    <w:rsid w:val="00345DE2"/>
    <w:rsid w:val="00372B14"/>
    <w:rsid w:val="00373AD2"/>
    <w:rsid w:val="00394790"/>
    <w:rsid w:val="003C5D3F"/>
    <w:rsid w:val="003E251E"/>
    <w:rsid w:val="003E449C"/>
    <w:rsid w:val="003F1893"/>
    <w:rsid w:val="003F3636"/>
    <w:rsid w:val="0040038F"/>
    <w:rsid w:val="004017C2"/>
    <w:rsid w:val="00413AFB"/>
    <w:rsid w:val="00436B73"/>
    <w:rsid w:val="00440BAB"/>
    <w:rsid w:val="00444DF3"/>
    <w:rsid w:val="004511E3"/>
    <w:rsid w:val="00464491"/>
    <w:rsid w:val="00484A33"/>
    <w:rsid w:val="0049094F"/>
    <w:rsid w:val="004A5189"/>
    <w:rsid w:val="004B080C"/>
    <w:rsid w:val="004D369A"/>
    <w:rsid w:val="004D45D4"/>
    <w:rsid w:val="004D6F12"/>
    <w:rsid w:val="004E0CA6"/>
    <w:rsid w:val="004E35B8"/>
    <w:rsid w:val="004E77FA"/>
    <w:rsid w:val="004F1C4B"/>
    <w:rsid w:val="005019C5"/>
    <w:rsid w:val="00503B95"/>
    <w:rsid w:val="005135C9"/>
    <w:rsid w:val="005152E7"/>
    <w:rsid w:val="005164E5"/>
    <w:rsid w:val="00517B06"/>
    <w:rsid w:val="00521553"/>
    <w:rsid w:val="00522B78"/>
    <w:rsid w:val="00532759"/>
    <w:rsid w:val="00553406"/>
    <w:rsid w:val="005654B0"/>
    <w:rsid w:val="00575809"/>
    <w:rsid w:val="005902FF"/>
    <w:rsid w:val="00592A1F"/>
    <w:rsid w:val="00597249"/>
    <w:rsid w:val="005A367D"/>
    <w:rsid w:val="005A5815"/>
    <w:rsid w:val="005B3512"/>
    <w:rsid w:val="005C2405"/>
    <w:rsid w:val="005C416F"/>
    <w:rsid w:val="005D2FFD"/>
    <w:rsid w:val="005D3539"/>
    <w:rsid w:val="005F037D"/>
    <w:rsid w:val="005F0DCD"/>
    <w:rsid w:val="005F152D"/>
    <w:rsid w:val="005F1897"/>
    <w:rsid w:val="005F3ADC"/>
    <w:rsid w:val="006006E5"/>
    <w:rsid w:val="0060622F"/>
    <w:rsid w:val="006276C6"/>
    <w:rsid w:val="006302E7"/>
    <w:rsid w:val="00631739"/>
    <w:rsid w:val="0063487E"/>
    <w:rsid w:val="0064300B"/>
    <w:rsid w:val="006462DC"/>
    <w:rsid w:val="006512CB"/>
    <w:rsid w:val="0066370F"/>
    <w:rsid w:val="00671C90"/>
    <w:rsid w:val="006749EA"/>
    <w:rsid w:val="00675B1B"/>
    <w:rsid w:val="00676374"/>
    <w:rsid w:val="00691BFB"/>
    <w:rsid w:val="00693273"/>
    <w:rsid w:val="0069558B"/>
    <w:rsid w:val="006A276E"/>
    <w:rsid w:val="006B6BD4"/>
    <w:rsid w:val="006C4012"/>
    <w:rsid w:val="006C5ACA"/>
    <w:rsid w:val="006C6F88"/>
    <w:rsid w:val="006D1B5E"/>
    <w:rsid w:val="006D2BAF"/>
    <w:rsid w:val="006E2819"/>
    <w:rsid w:val="006E58DE"/>
    <w:rsid w:val="006E7CA3"/>
    <w:rsid w:val="006F4C8B"/>
    <w:rsid w:val="006F4CF2"/>
    <w:rsid w:val="00701119"/>
    <w:rsid w:val="00706286"/>
    <w:rsid w:val="00731A10"/>
    <w:rsid w:val="00740C0D"/>
    <w:rsid w:val="00755977"/>
    <w:rsid w:val="00763CFD"/>
    <w:rsid w:val="00765318"/>
    <w:rsid w:val="00765F5E"/>
    <w:rsid w:val="0077336E"/>
    <w:rsid w:val="007763B9"/>
    <w:rsid w:val="007771D5"/>
    <w:rsid w:val="00781E4D"/>
    <w:rsid w:val="007851BB"/>
    <w:rsid w:val="007860D8"/>
    <w:rsid w:val="00796843"/>
    <w:rsid w:val="007B6503"/>
    <w:rsid w:val="007B7C7E"/>
    <w:rsid w:val="007C2853"/>
    <w:rsid w:val="007C6145"/>
    <w:rsid w:val="007E31B2"/>
    <w:rsid w:val="007F52B9"/>
    <w:rsid w:val="008173A0"/>
    <w:rsid w:val="00826CF9"/>
    <w:rsid w:val="00832115"/>
    <w:rsid w:val="008370B5"/>
    <w:rsid w:val="008638FF"/>
    <w:rsid w:val="00863F32"/>
    <w:rsid w:val="00870ABE"/>
    <w:rsid w:val="00871349"/>
    <w:rsid w:val="008734A6"/>
    <w:rsid w:val="008737DD"/>
    <w:rsid w:val="00881DFE"/>
    <w:rsid w:val="0088258A"/>
    <w:rsid w:val="0088309E"/>
    <w:rsid w:val="00885B68"/>
    <w:rsid w:val="008C385B"/>
    <w:rsid w:val="008C575C"/>
    <w:rsid w:val="008C7C7C"/>
    <w:rsid w:val="008D42C3"/>
    <w:rsid w:val="008E5DEA"/>
    <w:rsid w:val="008E70BB"/>
    <w:rsid w:val="00901891"/>
    <w:rsid w:val="00907005"/>
    <w:rsid w:val="00907694"/>
    <w:rsid w:val="00907BC7"/>
    <w:rsid w:val="00917329"/>
    <w:rsid w:val="00930CAF"/>
    <w:rsid w:val="0096103B"/>
    <w:rsid w:val="00964630"/>
    <w:rsid w:val="0096765C"/>
    <w:rsid w:val="00976882"/>
    <w:rsid w:val="00985B59"/>
    <w:rsid w:val="00987A9D"/>
    <w:rsid w:val="009928B3"/>
    <w:rsid w:val="009A222C"/>
    <w:rsid w:val="009A3016"/>
    <w:rsid w:val="009A3130"/>
    <w:rsid w:val="009A5360"/>
    <w:rsid w:val="009A7ED2"/>
    <w:rsid w:val="009C3A97"/>
    <w:rsid w:val="009C4322"/>
    <w:rsid w:val="009C5392"/>
    <w:rsid w:val="009C550C"/>
    <w:rsid w:val="009D54AF"/>
    <w:rsid w:val="009D64C0"/>
    <w:rsid w:val="009D7BA2"/>
    <w:rsid w:val="009E45FA"/>
    <w:rsid w:val="009E60B4"/>
    <w:rsid w:val="009F62D1"/>
    <w:rsid w:val="00A1102E"/>
    <w:rsid w:val="00A11174"/>
    <w:rsid w:val="00A11A75"/>
    <w:rsid w:val="00A11C8D"/>
    <w:rsid w:val="00A206C9"/>
    <w:rsid w:val="00A43015"/>
    <w:rsid w:val="00A4576F"/>
    <w:rsid w:val="00A50A54"/>
    <w:rsid w:val="00A5157F"/>
    <w:rsid w:val="00A52D77"/>
    <w:rsid w:val="00A73051"/>
    <w:rsid w:val="00A74AF1"/>
    <w:rsid w:val="00A77F05"/>
    <w:rsid w:val="00A87815"/>
    <w:rsid w:val="00AA2AF8"/>
    <w:rsid w:val="00AC3F34"/>
    <w:rsid w:val="00AD0A1F"/>
    <w:rsid w:val="00AD1D17"/>
    <w:rsid w:val="00AD298F"/>
    <w:rsid w:val="00AD72FC"/>
    <w:rsid w:val="00AE53BE"/>
    <w:rsid w:val="00B019F7"/>
    <w:rsid w:val="00B129CE"/>
    <w:rsid w:val="00B316B3"/>
    <w:rsid w:val="00B42CA2"/>
    <w:rsid w:val="00B53F5F"/>
    <w:rsid w:val="00B55E33"/>
    <w:rsid w:val="00B57C23"/>
    <w:rsid w:val="00B601E6"/>
    <w:rsid w:val="00B616AF"/>
    <w:rsid w:val="00B76F15"/>
    <w:rsid w:val="00B87F39"/>
    <w:rsid w:val="00B9061D"/>
    <w:rsid w:val="00BB161A"/>
    <w:rsid w:val="00BC227D"/>
    <w:rsid w:val="00BC7A97"/>
    <w:rsid w:val="00BE39EF"/>
    <w:rsid w:val="00BE3FF3"/>
    <w:rsid w:val="00BF3479"/>
    <w:rsid w:val="00C052D1"/>
    <w:rsid w:val="00C118B2"/>
    <w:rsid w:val="00C30F42"/>
    <w:rsid w:val="00C41E83"/>
    <w:rsid w:val="00C51E35"/>
    <w:rsid w:val="00C62D49"/>
    <w:rsid w:val="00C66ABF"/>
    <w:rsid w:val="00C70B2F"/>
    <w:rsid w:val="00CA5F8E"/>
    <w:rsid w:val="00CB0057"/>
    <w:rsid w:val="00CB21FD"/>
    <w:rsid w:val="00CB6165"/>
    <w:rsid w:val="00CC22F1"/>
    <w:rsid w:val="00CE1085"/>
    <w:rsid w:val="00CE5C67"/>
    <w:rsid w:val="00CF6B07"/>
    <w:rsid w:val="00D04F7A"/>
    <w:rsid w:val="00D05C1A"/>
    <w:rsid w:val="00D1003C"/>
    <w:rsid w:val="00D143D0"/>
    <w:rsid w:val="00D30CCF"/>
    <w:rsid w:val="00D32707"/>
    <w:rsid w:val="00D40A4A"/>
    <w:rsid w:val="00D4127E"/>
    <w:rsid w:val="00D53B5E"/>
    <w:rsid w:val="00D63351"/>
    <w:rsid w:val="00D674EF"/>
    <w:rsid w:val="00D70BF9"/>
    <w:rsid w:val="00D72BD5"/>
    <w:rsid w:val="00D73079"/>
    <w:rsid w:val="00D8602D"/>
    <w:rsid w:val="00D91043"/>
    <w:rsid w:val="00DC73E9"/>
    <w:rsid w:val="00DD472A"/>
    <w:rsid w:val="00DD4A21"/>
    <w:rsid w:val="00DD5C7D"/>
    <w:rsid w:val="00DE0201"/>
    <w:rsid w:val="00DE655A"/>
    <w:rsid w:val="00E04B8E"/>
    <w:rsid w:val="00E34296"/>
    <w:rsid w:val="00E5482C"/>
    <w:rsid w:val="00E83408"/>
    <w:rsid w:val="00E9208D"/>
    <w:rsid w:val="00E92D20"/>
    <w:rsid w:val="00EB1F6F"/>
    <w:rsid w:val="00EB7F04"/>
    <w:rsid w:val="00EC21D0"/>
    <w:rsid w:val="00EC2EED"/>
    <w:rsid w:val="00EC38EA"/>
    <w:rsid w:val="00EC41E5"/>
    <w:rsid w:val="00EC4D9C"/>
    <w:rsid w:val="00EC6DD1"/>
    <w:rsid w:val="00EC79C0"/>
    <w:rsid w:val="00ED6389"/>
    <w:rsid w:val="00EE0F06"/>
    <w:rsid w:val="00EF09BB"/>
    <w:rsid w:val="00F121D9"/>
    <w:rsid w:val="00F12522"/>
    <w:rsid w:val="00F13799"/>
    <w:rsid w:val="00F13965"/>
    <w:rsid w:val="00F20A4D"/>
    <w:rsid w:val="00F35C70"/>
    <w:rsid w:val="00F36062"/>
    <w:rsid w:val="00F44C7B"/>
    <w:rsid w:val="00F47C49"/>
    <w:rsid w:val="00F66EB7"/>
    <w:rsid w:val="00F73590"/>
    <w:rsid w:val="00F7387F"/>
    <w:rsid w:val="00F84224"/>
    <w:rsid w:val="00F94133"/>
    <w:rsid w:val="00FD2C86"/>
    <w:rsid w:val="00FD69E2"/>
    <w:rsid w:val="00FD7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C73E9"/>
    <w:rPr>
      <w:sz w:val="24"/>
      <w:szCs w:val="24"/>
    </w:rPr>
  </w:style>
  <w:style w:type="paragraph" w:styleId="Heading1">
    <w:name w:val="heading 1"/>
    <w:next w:val="Normal"/>
    <w:qFormat/>
    <w:rsid w:val="00BE39EF"/>
    <w:pPr>
      <w:keepNext/>
      <w:spacing w:before="280"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7336E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C4322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FD2C86"/>
    <w:pPr>
      <w:keepNext/>
      <w:spacing w:before="240" w:after="60"/>
      <w:outlineLvl w:val="3"/>
    </w:pPr>
    <w:rPr>
      <w:rFonts w:ascii="Arial" w:hAnsi="Arial"/>
      <w:bCs/>
      <w:szCs w:val="28"/>
    </w:rPr>
  </w:style>
  <w:style w:type="paragraph" w:styleId="Heading6">
    <w:name w:val="heading 6"/>
    <w:basedOn w:val="Normal"/>
    <w:next w:val="Normal"/>
    <w:qFormat/>
    <w:rsid w:val="00907005"/>
    <w:pPr>
      <w:keepNext/>
      <w:outlineLvl w:val="5"/>
    </w:pPr>
    <w:rPr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SEReportName">
    <w:name w:val="ESE Report Name"/>
    <w:basedOn w:val="Normal"/>
    <w:next w:val="Normal"/>
    <w:qFormat/>
    <w:rsid w:val="00CE1085"/>
    <w:pPr>
      <w:spacing w:line="400" w:lineRule="exact"/>
    </w:pPr>
    <w:rPr>
      <w:rFonts w:ascii="Arial" w:hAnsi="Arial"/>
      <w:b/>
      <w:color w:val="000000"/>
      <w:sz w:val="36"/>
    </w:rPr>
  </w:style>
  <w:style w:type="paragraph" w:customStyle="1" w:styleId="AgencyTitle">
    <w:name w:val="Agency Title"/>
    <w:basedOn w:val="Normal"/>
    <w:semiHidden/>
    <w:rsid w:val="00EB1F6F"/>
    <w:rPr>
      <w:rFonts w:ascii="Arial" w:hAnsi="Arial"/>
      <w:b/>
      <w:sz w:val="18"/>
    </w:rPr>
  </w:style>
  <w:style w:type="paragraph" w:customStyle="1" w:styleId="arial9">
    <w:name w:val="arial9"/>
    <w:basedOn w:val="Normal"/>
    <w:semiHidden/>
    <w:rsid w:val="00EB1F6F"/>
    <w:pPr>
      <w:ind w:right="-108"/>
    </w:pPr>
    <w:rPr>
      <w:rFonts w:ascii="Arial" w:hAnsi="Arial"/>
      <w:sz w:val="18"/>
    </w:rPr>
  </w:style>
  <w:style w:type="paragraph" w:customStyle="1" w:styleId="ESESourceLine">
    <w:name w:val="ESE Source Line"/>
    <w:basedOn w:val="Normal"/>
    <w:next w:val="Normal"/>
    <w:rsid w:val="006C5ACA"/>
    <w:rPr>
      <w:i/>
      <w:sz w:val="20"/>
    </w:rPr>
  </w:style>
  <w:style w:type="paragraph" w:customStyle="1" w:styleId="ESEBullet-Lev1">
    <w:name w:val="ESE Bullet - Lev1"/>
    <w:basedOn w:val="Normal"/>
    <w:qFormat/>
    <w:rsid w:val="008734A6"/>
    <w:pPr>
      <w:numPr>
        <w:numId w:val="1"/>
      </w:numPr>
      <w:spacing w:before="60" w:after="120"/>
    </w:pPr>
  </w:style>
  <w:style w:type="paragraph" w:customStyle="1" w:styleId="ESETableChartFigHeaders">
    <w:name w:val="ESE Table/Chart/Fig Headers"/>
    <w:basedOn w:val="Normal"/>
    <w:next w:val="Normal"/>
    <w:rsid w:val="001B25AC"/>
    <w:pPr>
      <w:spacing w:after="120"/>
    </w:pPr>
    <w:rPr>
      <w:rFonts w:ascii="Arial" w:hAnsi="Arial"/>
      <w:b/>
      <w:sz w:val="22"/>
    </w:rPr>
  </w:style>
  <w:style w:type="paragraph" w:customStyle="1" w:styleId="BoardMembers">
    <w:name w:val="BoardMembers"/>
    <w:basedOn w:val="Normal"/>
    <w:semiHidden/>
    <w:rsid w:val="00FD2C86"/>
    <w:pPr>
      <w:jc w:val="center"/>
    </w:pPr>
    <w:rPr>
      <w:rFonts w:ascii="Arial" w:hAnsi="Arial"/>
      <w:sz w:val="18"/>
      <w:szCs w:val="20"/>
    </w:rPr>
  </w:style>
  <w:style w:type="table" w:customStyle="1" w:styleId="ESETablesOpenStyle">
    <w:name w:val="ESE Tables Open Style"/>
    <w:basedOn w:val="TableNormal"/>
    <w:rsid w:val="001A028D"/>
    <w:pPr>
      <w:jc w:val="center"/>
    </w:pPr>
    <w:rPr>
      <w:rFonts w:ascii="Arial Narrow" w:hAnsi="Arial Narrow"/>
      <w:sz w:val="22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43" w:type="dxa"/>
        <w:left w:w="115" w:type="dxa"/>
        <w:bottom w:w="43" w:type="dxa"/>
        <w:right w:w="115" w:type="dxa"/>
      </w:tblCellMar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bottom w:val="single" w:sz="6" w:space="0" w:color="auto"/>
        </w:tcBorders>
        <w:shd w:val="clear" w:color="auto" w:fill="auto"/>
      </w:tcPr>
    </w:tblStylePr>
    <w:tblStylePr w:type="lastRow">
      <w:rPr>
        <w:b w:val="0"/>
      </w:rPr>
      <w:tblPr/>
      <w:tcPr>
        <w:tcBorders>
          <w:top w:val="nil"/>
        </w:tcBorders>
      </w:tcPr>
    </w:tblStylePr>
    <w:tblStylePr w:type="firstCol">
      <w:pPr>
        <w:jc w:val="left"/>
      </w:pPr>
    </w:tblStylePr>
  </w:style>
  <w:style w:type="paragraph" w:customStyle="1" w:styleId="Italic">
    <w:name w:val="Italic"/>
    <w:aliases w:val="Indented .5&quot;"/>
    <w:basedOn w:val="Normal"/>
    <w:next w:val="Normal"/>
    <w:qFormat/>
    <w:rsid w:val="00274356"/>
    <w:pPr>
      <w:ind w:left="720"/>
    </w:pPr>
    <w:rPr>
      <w:i/>
    </w:rPr>
  </w:style>
  <w:style w:type="paragraph" w:customStyle="1" w:styleId="Permission">
    <w:name w:val="Permission"/>
    <w:basedOn w:val="Normal"/>
    <w:semiHidden/>
    <w:rsid w:val="00345DE2"/>
    <w:pPr>
      <w:jc w:val="center"/>
    </w:pPr>
    <w:rPr>
      <w:rFonts w:ascii="Arial" w:hAnsi="Arial"/>
      <w:i/>
      <w:iCs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9E45FA"/>
    <w:rPr>
      <w:color w:val="808080"/>
    </w:rPr>
  </w:style>
  <w:style w:type="paragraph" w:styleId="TOCHeading">
    <w:name w:val="TOC Heading"/>
    <w:basedOn w:val="Heading1"/>
    <w:next w:val="Normal"/>
    <w:uiPriority w:val="39"/>
    <w:qFormat/>
    <w:rsid w:val="003F363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ESETOCHeading">
    <w:name w:val="ESE TOC Heading"/>
    <w:basedOn w:val="TOCHeading"/>
    <w:semiHidden/>
    <w:qFormat/>
    <w:rsid w:val="00AA2AF8"/>
    <w:pPr>
      <w:pBdr>
        <w:bottom w:val="single" w:sz="6" w:space="1" w:color="auto"/>
      </w:pBdr>
    </w:pPr>
    <w:rPr>
      <w:color w:val="auto"/>
    </w:rPr>
  </w:style>
  <w:style w:type="paragraph" w:styleId="Footer">
    <w:name w:val="footer"/>
    <w:basedOn w:val="Normal"/>
    <w:link w:val="FooterChar"/>
    <w:autoRedefine/>
    <w:uiPriority w:val="99"/>
    <w:semiHidden/>
    <w:rsid w:val="00D674EF"/>
    <w:pPr>
      <w:tabs>
        <w:tab w:val="right" w:pos="9360"/>
      </w:tabs>
    </w:pPr>
    <w:rPr>
      <w:i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674EF"/>
    <w:rPr>
      <w:i/>
      <w:szCs w:val="24"/>
      <w:lang w:val="en-US" w:eastAsia="en-US" w:bidi="ar-SA"/>
    </w:rPr>
  </w:style>
  <w:style w:type="paragraph" w:customStyle="1" w:styleId="ESEBullet-Lev2">
    <w:name w:val="ESE Bullet - Lev2"/>
    <w:basedOn w:val="ESEBullet-Lev1"/>
    <w:qFormat/>
    <w:rsid w:val="006D1B5E"/>
    <w:pPr>
      <w:numPr>
        <w:numId w:val="6"/>
      </w:numPr>
      <w:tabs>
        <w:tab w:val="clear" w:pos="0"/>
        <w:tab w:val="left" w:pos="1080"/>
      </w:tabs>
    </w:pPr>
  </w:style>
  <w:style w:type="paragraph" w:customStyle="1" w:styleId="ESEBullet-Lev3">
    <w:name w:val="ESE Bullet - Lev3"/>
    <w:basedOn w:val="ESEBullet-Lev2"/>
    <w:qFormat/>
    <w:rsid w:val="006D1B5E"/>
    <w:pPr>
      <w:numPr>
        <w:numId w:val="2"/>
      </w:numPr>
      <w:tabs>
        <w:tab w:val="clear" w:pos="0"/>
        <w:tab w:val="clear" w:pos="1080"/>
        <w:tab w:val="left" w:pos="1440"/>
      </w:tabs>
    </w:pPr>
  </w:style>
  <w:style w:type="paragraph" w:customStyle="1" w:styleId="ESENumberswspacing">
    <w:name w:val="ESE Numbers w/ spacing"/>
    <w:basedOn w:val="Normal"/>
    <w:qFormat/>
    <w:rsid w:val="00765318"/>
    <w:pPr>
      <w:numPr>
        <w:numId w:val="4"/>
      </w:numPr>
      <w:spacing w:before="60" w:after="120"/>
    </w:pPr>
  </w:style>
  <w:style w:type="paragraph" w:styleId="TOC1">
    <w:name w:val="toc 1"/>
    <w:basedOn w:val="Normal"/>
    <w:next w:val="Normal"/>
    <w:uiPriority w:val="39"/>
    <w:qFormat/>
    <w:rsid w:val="00147F76"/>
    <w:pPr>
      <w:tabs>
        <w:tab w:val="right" w:leader="dot" w:pos="9360"/>
      </w:tabs>
      <w:spacing w:before="240" w:after="120"/>
    </w:pPr>
    <w:rPr>
      <w:rFonts w:ascii="Arial" w:hAnsi="Arial"/>
      <w:b/>
    </w:rPr>
  </w:style>
  <w:style w:type="character" w:styleId="Hyperlink">
    <w:name w:val="Hyperlink"/>
    <w:basedOn w:val="DefaultParagraphFont"/>
    <w:uiPriority w:val="99"/>
    <w:rsid w:val="00F13965"/>
    <w:rPr>
      <w:color w:val="0000FF"/>
      <w:u w:val="single"/>
    </w:rPr>
  </w:style>
  <w:style w:type="paragraph" w:styleId="TOC2">
    <w:name w:val="toc 2"/>
    <w:basedOn w:val="Normal"/>
    <w:next w:val="Normal"/>
    <w:uiPriority w:val="39"/>
    <w:semiHidden/>
    <w:qFormat/>
    <w:rsid w:val="00AA2AF8"/>
    <w:pPr>
      <w:spacing w:before="120"/>
      <w:ind w:left="245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semiHidden/>
    <w:qFormat/>
    <w:rsid w:val="00AA2AF8"/>
    <w:pPr>
      <w:ind w:left="480"/>
    </w:pPr>
    <w:rPr>
      <w:rFonts w:ascii="Arial" w:hAnsi="Arial"/>
      <w:sz w:val="22"/>
    </w:rPr>
  </w:style>
  <w:style w:type="paragraph" w:styleId="TOC4">
    <w:name w:val="toc 4"/>
    <w:basedOn w:val="Normal"/>
    <w:next w:val="Normal"/>
    <w:autoRedefine/>
    <w:semiHidden/>
    <w:rsid w:val="00F13965"/>
    <w:pPr>
      <w:ind w:left="720"/>
    </w:pPr>
  </w:style>
  <w:style w:type="paragraph" w:styleId="TOC5">
    <w:name w:val="toc 5"/>
    <w:basedOn w:val="Normal"/>
    <w:next w:val="Normal"/>
    <w:autoRedefine/>
    <w:semiHidden/>
    <w:rsid w:val="00F13965"/>
    <w:pPr>
      <w:ind w:left="960"/>
    </w:pPr>
  </w:style>
  <w:style w:type="paragraph" w:styleId="Header">
    <w:name w:val="header"/>
    <w:basedOn w:val="Normal"/>
    <w:semiHidden/>
    <w:rsid w:val="00832115"/>
    <w:pPr>
      <w:tabs>
        <w:tab w:val="center" w:pos="4320"/>
        <w:tab w:val="right" w:pos="8640"/>
      </w:tabs>
    </w:pPr>
  </w:style>
  <w:style w:type="table" w:customStyle="1" w:styleId="ESETablesGridStyle">
    <w:name w:val="ESE Tables Grid Style"/>
    <w:basedOn w:val="TableNormal"/>
    <w:rsid w:val="006D1B5E"/>
    <w:pPr>
      <w:jc w:val="center"/>
    </w:pPr>
    <w:rPr>
      <w:rFonts w:ascii="Arial Narrow" w:hAnsi="Arial Narrow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3" w:type="dxa"/>
        <w:left w:w="115" w:type="dxa"/>
        <w:bottom w:w="43" w:type="dxa"/>
        <w:right w:w="115" w:type="dxa"/>
      </w:tblCellMar>
    </w:tblPr>
    <w:tcPr>
      <w:vAlign w:val="center"/>
    </w:tcPr>
    <w:tblStylePr w:type="firstRow">
      <w:rPr>
        <w:b/>
      </w:rPr>
      <w:tblPr>
        <w:tblCellMar>
          <w:top w:w="43" w:type="dxa"/>
          <w:left w:w="115" w:type="dxa"/>
          <w:bottom w:w="43" w:type="dxa"/>
          <w:right w:w="115" w:type="dxa"/>
        </w:tblCellMar>
      </w:tblPr>
      <w:tcPr>
        <w:tc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Cambria" w:hAnsi="Cambria"/>
        <w:sz w:val="22"/>
      </w:rPr>
    </w:tblStylePr>
  </w:style>
  <w:style w:type="paragraph" w:customStyle="1" w:styleId="Extraspacingafter">
    <w:name w:val="Extra spacing after"/>
    <w:basedOn w:val="Normal"/>
    <w:semiHidden/>
    <w:rsid w:val="00FD69E2"/>
    <w:pPr>
      <w:spacing w:after="120"/>
    </w:pPr>
  </w:style>
  <w:style w:type="numbering" w:customStyle="1" w:styleId="ESEList-Numbers">
    <w:name w:val="ESE List - Numbers"/>
    <w:basedOn w:val="NoList"/>
    <w:rsid w:val="00FD69E2"/>
    <w:pPr>
      <w:numPr>
        <w:numId w:val="3"/>
      </w:numPr>
    </w:pPr>
  </w:style>
  <w:style w:type="numbering" w:customStyle="1" w:styleId="ESEList-Bullets">
    <w:name w:val="ESE List - Bullets"/>
    <w:basedOn w:val="NoList"/>
    <w:rsid w:val="006D1B5E"/>
    <w:pPr>
      <w:numPr>
        <w:numId w:val="5"/>
      </w:numPr>
    </w:pPr>
  </w:style>
  <w:style w:type="paragraph" w:styleId="BalloonText">
    <w:name w:val="Balloon Text"/>
    <w:basedOn w:val="Normal"/>
    <w:link w:val="BalloonTextChar"/>
    <w:rsid w:val="007860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60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62D1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6D2BA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6D2BAF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2BAF"/>
    <w:rPr>
      <w:rFonts w:asciiTheme="minorHAnsi" w:eastAsiaTheme="minorEastAsia" w:hAnsiTheme="minorHAnsi" w:cstheme="minorBidi"/>
      <w:lang w:eastAsia="ja-JP"/>
    </w:rPr>
  </w:style>
  <w:style w:type="character" w:styleId="SubtleEmphasis">
    <w:name w:val="Subtle Emphasis"/>
    <w:basedOn w:val="DefaultParagraphFont"/>
    <w:uiPriority w:val="19"/>
    <w:qFormat/>
    <w:rsid w:val="006D2BAF"/>
    <w:rPr>
      <w:i/>
      <w:iCs/>
      <w:color w:val="7F7F7F" w:themeColor="text1" w:themeTint="80"/>
    </w:rPr>
  </w:style>
  <w:style w:type="table" w:styleId="MediumShading2-Accent5">
    <w:name w:val="Medium Shading 2 Accent 5"/>
    <w:basedOn w:val="TableNormal"/>
    <w:uiPriority w:val="64"/>
    <w:rsid w:val="006D2BAF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">
    <w:name w:val="Table Grid"/>
    <w:basedOn w:val="TableNormal"/>
    <w:rsid w:val="00413A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C73E9"/>
    <w:rPr>
      <w:sz w:val="24"/>
      <w:szCs w:val="24"/>
    </w:rPr>
  </w:style>
  <w:style w:type="paragraph" w:styleId="Heading1">
    <w:name w:val="heading 1"/>
    <w:next w:val="Normal"/>
    <w:qFormat/>
    <w:rsid w:val="00BE39EF"/>
    <w:pPr>
      <w:keepNext/>
      <w:spacing w:before="280"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7336E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C4322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FD2C86"/>
    <w:pPr>
      <w:keepNext/>
      <w:spacing w:before="240" w:after="60"/>
      <w:outlineLvl w:val="3"/>
    </w:pPr>
    <w:rPr>
      <w:rFonts w:ascii="Arial" w:hAnsi="Arial"/>
      <w:bCs/>
      <w:szCs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SEReportName">
    <w:name w:val="ESE Report Name"/>
    <w:basedOn w:val="Normal"/>
    <w:next w:val="Normal"/>
    <w:qFormat/>
    <w:rsid w:val="00CE1085"/>
    <w:pPr>
      <w:spacing w:line="400" w:lineRule="exact"/>
    </w:pPr>
    <w:rPr>
      <w:rFonts w:ascii="Arial" w:hAnsi="Arial"/>
      <w:b/>
      <w:color w:val="000000"/>
      <w:sz w:val="36"/>
    </w:rPr>
  </w:style>
  <w:style w:type="paragraph" w:customStyle="1" w:styleId="AgencyTitle">
    <w:name w:val="Agency Title"/>
    <w:basedOn w:val="Normal"/>
    <w:semiHidden/>
    <w:rsid w:val="00EB1F6F"/>
    <w:rPr>
      <w:rFonts w:ascii="Arial" w:hAnsi="Arial"/>
      <w:b/>
      <w:sz w:val="18"/>
    </w:rPr>
  </w:style>
  <w:style w:type="paragraph" w:customStyle="1" w:styleId="arial9">
    <w:name w:val="arial9"/>
    <w:basedOn w:val="Normal"/>
    <w:semiHidden/>
    <w:rsid w:val="00EB1F6F"/>
    <w:pPr>
      <w:ind w:right="-108"/>
    </w:pPr>
    <w:rPr>
      <w:rFonts w:ascii="Arial" w:hAnsi="Arial"/>
      <w:sz w:val="18"/>
    </w:rPr>
  </w:style>
  <w:style w:type="paragraph" w:customStyle="1" w:styleId="ESESourceLine">
    <w:name w:val="ESE Source Line"/>
    <w:basedOn w:val="Normal"/>
    <w:next w:val="Normal"/>
    <w:rsid w:val="006C5ACA"/>
    <w:rPr>
      <w:i/>
      <w:sz w:val="20"/>
    </w:rPr>
  </w:style>
  <w:style w:type="paragraph" w:customStyle="1" w:styleId="ESEBullet-Lev1">
    <w:name w:val="ESE Bullet - Lev1"/>
    <w:basedOn w:val="Normal"/>
    <w:qFormat/>
    <w:rsid w:val="008734A6"/>
    <w:pPr>
      <w:numPr>
        <w:numId w:val="1"/>
      </w:numPr>
      <w:spacing w:before="60" w:after="120"/>
    </w:pPr>
  </w:style>
  <w:style w:type="paragraph" w:customStyle="1" w:styleId="ESETableChartFigHeaders">
    <w:name w:val="ESE Table/Chart/Fig Headers"/>
    <w:basedOn w:val="Normal"/>
    <w:next w:val="Normal"/>
    <w:rsid w:val="001B25AC"/>
    <w:pPr>
      <w:spacing w:after="120"/>
    </w:pPr>
    <w:rPr>
      <w:rFonts w:ascii="Arial" w:hAnsi="Arial"/>
      <w:b/>
      <w:sz w:val="22"/>
    </w:rPr>
  </w:style>
  <w:style w:type="paragraph" w:customStyle="1" w:styleId="BoardMembers">
    <w:name w:val="BoardMembers"/>
    <w:basedOn w:val="Normal"/>
    <w:semiHidden/>
    <w:rsid w:val="00FD2C86"/>
    <w:pPr>
      <w:jc w:val="center"/>
    </w:pPr>
    <w:rPr>
      <w:rFonts w:ascii="Arial" w:hAnsi="Arial"/>
      <w:sz w:val="18"/>
      <w:szCs w:val="20"/>
    </w:rPr>
  </w:style>
  <w:style w:type="table" w:customStyle="1" w:styleId="ESETablesOpenStyle">
    <w:name w:val="ESE Tables Open Style"/>
    <w:basedOn w:val="TableNormal"/>
    <w:rsid w:val="001A028D"/>
    <w:pPr>
      <w:jc w:val="center"/>
    </w:pPr>
    <w:rPr>
      <w:rFonts w:ascii="Arial Narrow" w:hAnsi="Arial Narrow"/>
      <w:sz w:val="22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43" w:type="dxa"/>
        <w:left w:w="115" w:type="dxa"/>
        <w:bottom w:w="43" w:type="dxa"/>
        <w:right w:w="115" w:type="dxa"/>
      </w:tblCellMar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bottom w:val="single" w:sz="6" w:space="0" w:color="auto"/>
        </w:tcBorders>
        <w:shd w:val="clear" w:color="auto" w:fill="auto"/>
      </w:tcPr>
    </w:tblStylePr>
    <w:tblStylePr w:type="lastRow">
      <w:rPr>
        <w:b w:val="0"/>
      </w:rPr>
      <w:tblPr/>
      <w:tcPr>
        <w:tcBorders>
          <w:top w:val="nil"/>
        </w:tcBorders>
      </w:tcPr>
    </w:tblStylePr>
    <w:tblStylePr w:type="firstCol">
      <w:pPr>
        <w:jc w:val="left"/>
      </w:pPr>
    </w:tblStylePr>
  </w:style>
  <w:style w:type="paragraph" w:customStyle="1" w:styleId="Italic">
    <w:name w:val="Italic"/>
    <w:aliases w:val="Indented .5&quot;"/>
    <w:basedOn w:val="Normal"/>
    <w:next w:val="Normal"/>
    <w:qFormat/>
    <w:rsid w:val="00274356"/>
    <w:pPr>
      <w:ind w:left="720"/>
    </w:pPr>
    <w:rPr>
      <w:i/>
    </w:rPr>
  </w:style>
  <w:style w:type="paragraph" w:customStyle="1" w:styleId="Permission">
    <w:name w:val="Permission"/>
    <w:basedOn w:val="Normal"/>
    <w:semiHidden/>
    <w:rsid w:val="00345DE2"/>
    <w:pPr>
      <w:jc w:val="center"/>
    </w:pPr>
    <w:rPr>
      <w:rFonts w:ascii="Arial" w:hAnsi="Arial"/>
      <w:i/>
      <w:iCs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9E45FA"/>
    <w:rPr>
      <w:color w:val="808080"/>
    </w:rPr>
  </w:style>
  <w:style w:type="paragraph" w:styleId="TOCHeading">
    <w:name w:val="TOC Heading"/>
    <w:basedOn w:val="Heading1"/>
    <w:next w:val="Normal"/>
    <w:uiPriority w:val="39"/>
    <w:qFormat/>
    <w:rsid w:val="003F363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ESETOCHeading">
    <w:name w:val="ESE TOC Heading"/>
    <w:basedOn w:val="TOCHeading"/>
    <w:semiHidden/>
    <w:qFormat/>
    <w:rsid w:val="00AA2AF8"/>
    <w:pPr>
      <w:pBdr>
        <w:bottom w:val="single" w:sz="6" w:space="1" w:color="auto"/>
      </w:pBdr>
    </w:pPr>
    <w:rPr>
      <w:color w:val="auto"/>
    </w:rPr>
  </w:style>
  <w:style w:type="paragraph" w:styleId="Footer">
    <w:name w:val="footer"/>
    <w:basedOn w:val="Normal"/>
    <w:link w:val="FooterChar"/>
    <w:autoRedefine/>
    <w:uiPriority w:val="99"/>
    <w:semiHidden/>
    <w:rsid w:val="00D674EF"/>
    <w:pPr>
      <w:tabs>
        <w:tab w:val="right" w:pos="9360"/>
      </w:tabs>
    </w:pPr>
    <w:rPr>
      <w:i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674EF"/>
    <w:rPr>
      <w:i/>
      <w:szCs w:val="24"/>
      <w:lang w:val="en-US" w:eastAsia="en-US" w:bidi="ar-SA"/>
    </w:rPr>
  </w:style>
  <w:style w:type="paragraph" w:customStyle="1" w:styleId="ESEBullet-Lev2">
    <w:name w:val="ESE Bullet - Lev2"/>
    <w:basedOn w:val="ESEBullet-Lev1"/>
    <w:qFormat/>
    <w:rsid w:val="006D1B5E"/>
    <w:pPr>
      <w:numPr>
        <w:numId w:val="6"/>
      </w:numPr>
      <w:tabs>
        <w:tab w:val="clear" w:pos="0"/>
        <w:tab w:val="left" w:pos="1080"/>
      </w:tabs>
    </w:pPr>
  </w:style>
  <w:style w:type="paragraph" w:customStyle="1" w:styleId="ESEBullet-Lev3">
    <w:name w:val="ESE Bullet - Lev3"/>
    <w:basedOn w:val="ESEBullet-Lev2"/>
    <w:qFormat/>
    <w:rsid w:val="006D1B5E"/>
    <w:pPr>
      <w:numPr>
        <w:numId w:val="2"/>
      </w:numPr>
      <w:tabs>
        <w:tab w:val="clear" w:pos="0"/>
        <w:tab w:val="clear" w:pos="1080"/>
        <w:tab w:val="left" w:pos="1440"/>
      </w:tabs>
    </w:pPr>
  </w:style>
  <w:style w:type="paragraph" w:customStyle="1" w:styleId="ESENumberswspacing">
    <w:name w:val="ESE Numbers w/ spacing"/>
    <w:basedOn w:val="Normal"/>
    <w:qFormat/>
    <w:rsid w:val="00765318"/>
    <w:pPr>
      <w:numPr>
        <w:numId w:val="4"/>
      </w:numPr>
      <w:spacing w:before="60" w:after="120"/>
    </w:pPr>
  </w:style>
  <w:style w:type="paragraph" w:styleId="TOC1">
    <w:name w:val="toc 1"/>
    <w:basedOn w:val="Normal"/>
    <w:next w:val="Normal"/>
    <w:uiPriority w:val="39"/>
    <w:qFormat/>
    <w:rsid w:val="00147F76"/>
    <w:pPr>
      <w:tabs>
        <w:tab w:val="right" w:leader="dot" w:pos="9360"/>
      </w:tabs>
      <w:spacing w:before="240" w:after="120"/>
    </w:pPr>
    <w:rPr>
      <w:rFonts w:ascii="Arial" w:hAnsi="Arial"/>
      <w:b/>
    </w:rPr>
  </w:style>
  <w:style w:type="character" w:styleId="Hyperlink">
    <w:name w:val="Hyperlink"/>
    <w:basedOn w:val="DefaultParagraphFont"/>
    <w:uiPriority w:val="99"/>
    <w:rsid w:val="00F13965"/>
    <w:rPr>
      <w:color w:val="0000FF"/>
      <w:u w:val="single"/>
    </w:rPr>
  </w:style>
  <w:style w:type="paragraph" w:styleId="TOC2">
    <w:name w:val="toc 2"/>
    <w:basedOn w:val="Normal"/>
    <w:next w:val="Normal"/>
    <w:uiPriority w:val="39"/>
    <w:semiHidden/>
    <w:qFormat/>
    <w:rsid w:val="00AA2AF8"/>
    <w:pPr>
      <w:spacing w:before="120"/>
      <w:ind w:left="245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semiHidden/>
    <w:qFormat/>
    <w:rsid w:val="00AA2AF8"/>
    <w:pPr>
      <w:ind w:left="480"/>
    </w:pPr>
    <w:rPr>
      <w:rFonts w:ascii="Arial" w:hAnsi="Arial"/>
      <w:sz w:val="22"/>
    </w:rPr>
  </w:style>
  <w:style w:type="paragraph" w:styleId="TOC4">
    <w:name w:val="toc 4"/>
    <w:basedOn w:val="Normal"/>
    <w:next w:val="Normal"/>
    <w:autoRedefine/>
    <w:semiHidden/>
    <w:rsid w:val="00F13965"/>
    <w:pPr>
      <w:ind w:left="720"/>
    </w:pPr>
  </w:style>
  <w:style w:type="paragraph" w:styleId="TOC5">
    <w:name w:val="toc 5"/>
    <w:basedOn w:val="Normal"/>
    <w:next w:val="Normal"/>
    <w:autoRedefine/>
    <w:semiHidden/>
    <w:rsid w:val="00F13965"/>
    <w:pPr>
      <w:ind w:left="960"/>
    </w:pPr>
  </w:style>
  <w:style w:type="paragraph" w:styleId="Header">
    <w:name w:val="header"/>
    <w:basedOn w:val="Normal"/>
    <w:semiHidden/>
    <w:rsid w:val="00832115"/>
    <w:pPr>
      <w:tabs>
        <w:tab w:val="center" w:pos="4320"/>
        <w:tab w:val="right" w:pos="8640"/>
      </w:tabs>
    </w:pPr>
  </w:style>
  <w:style w:type="table" w:customStyle="1" w:styleId="ESETablesGridStyle">
    <w:name w:val="ESE Tables Grid Style"/>
    <w:basedOn w:val="TableNormal"/>
    <w:rsid w:val="006D1B5E"/>
    <w:pPr>
      <w:jc w:val="center"/>
    </w:pPr>
    <w:rPr>
      <w:rFonts w:ascii="Arial Narrow" w:hAnsi="Arial Narrow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3" w:type="dxa"/>
        <w:left w:w="115" w:type="dxa"/>
        <w:bottom w:w="43" w:type="dxa"/>
        <w:right w:w="115" w:type="dxa"/>
      </w:tblCellMar>
    </w:tblPr>
    <w:tcPr>
      <w:vAlign w:val="center"/>
    </w:tcPr>
    <w:tblStylePr w:type="firstRow">
      <w:rPr>
        <w:b/>
      </w:rPr>
      <w:tblPr>
        <w:tblCellMar>
          <w:top w:w="43" w:type="dxa"/>
          <w:left w:w="115" w:type="dxa"/>
          <w:bottom w:w="43" w:type="dxa"/>
          <w:right w:w="115" w:type="dxa"/>
        </w:tblCellMar>
      </w:tblPr>
      <w:tcPr>
        <w:tc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Cambria" w:hAnsi="Cambria"/>
        <w:sz w:val="22"/>
      </w:rPr>
    </w:tblStylePr>
  </w:style>
  <w:style w:type="paragraph" w:customStyle="1" w:styleId="Extraspacingafter">
    <w:name w:val="Extra spacing after"/>
    <w:basedOn w:val="Normal"/>
    <w:semiHidden/>
    <w:rsid w:val="00FD69E2"/>
    <w:pPr>
      <w:spacing w:after="120"/>
    </w:pPr>
  </w:style>
  <w:style w:type="numbering" w:customStyle="1" w:styleId="ESEList-Numbers">
    <w:name w:val="ESE List - Numbers"/>
    <w:basedOn w:val="NoList"/>
    <w:rsid w:val="00FD69E2"/>
    <w:pPr>
      <w:numPr>
        <w:numId w:val="3"/>
      </w:numPr>
    </w:pPr>
  </w:style>
  <w:style w:type="numbering" w:customStyle="1" w:styleId="ESEList-Bullets">
    <w:name w:val="ESE List - Bullets"/>
    <w:basedOn w:val="NoList"/>
    <w:rsid w:val="006D1B5E"/>
    <w:pPr>
      <w:numPr>
        <w:numId w:val="5"/>
      </w:numPr>
    </w:pPr>
  </w:style>
  <w:style w:type="paragraph" w:styleId="BalloonText">
    <w:name w:val="Balloon Text"/>
    <w:basedOn w:val="Normal"/>
    <w:link w:val="BalloonTextChar"/>
    <w:rsid w:val="007860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60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62D1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6D2BA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6D2BAF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2BAF"/>
    <w:rPr>
      <w:rFonts w:asciiTheme="minorHAnsi" w:eastAsiaTheme="minorEastAsia" w:hAnsiTheme="minorHAnsi" w:cstheme="minorBidi"/>
      <w:lang w:eastAsia="ja-JP"/>
    </w:rPr>
  </w:style>
  <w:style w:type="character" w:styleId="SubtleEmphasis">
    <w:name w:val="Subtle Emphasis"/>
    <w:basedOn w:val="DefaultParagraphFont"/>
    <w:uiPriority w:val="19"/>
    <w:qFormat/>
    <w:rsid w:val="006D2BAF"/>
    <w:rPr>
      <w:i/>
      <w:iCs/>
      <w:color w:val="7F7F7F" w:themeColor="text1" w:themeTint="80"/>
    </w:rPr>
  </w:style>
  <w:style w:type="table" w:styleId="MediumShading2-Accent5">
    <w:name w:val="Medium Shading 2 Accent 5"/>
    <w:basedOn w:val="TableNormal"/>
    <w:uiPriority w:val="64"/>
    <w:rsid w:val="006D2BAF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">
    <w:name w:val="Table Grid"/>
    <w:basedOn w:val="TableNormal"/>
    <w:rsid w:val="00413A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1\Template\DOE%20Common\DOE%20Reports\General_Re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41D12-BC51-42B0-9EE2-E0F39D238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General_Report.dotx</Template>
  <TotalTime>0</TotalTime>
  <Pages>12</Pages>
  <Words>3142</Words>
  <Characters>17914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2011 TIMSS Results </vt:lpstr>
    </vt:vector>
  </TitlesOfParts>
  <Company/>
  <LinksUpToDate>false</LinksUpToDate>
  <CharactersWithSpaces>21014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TIMSS Results </dc:title>
  <dc:creator>ESE</dc:creator>
  <cp:lastModifiedBy>ESE</cp:lastModifiedBy>
  <cp:revision>2</cp:revision>
  <cp:lastPrinted>2013-06-03T15:09:00Z</cp:lastPrinted>
  <dcterms:created xsi:type="dcterms:W3CDTF">2013-06-11T14:36:00Z</dcterms:created>
  <dcterms:modified xsi:type="dcterms:W3CDTF">2013-06-11T14:36:00Z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Jun 11 2013</vt:lpwstr>
  </property>
</Properties>
</file>